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9CF41B" w14:textId="5DEFB789" w:rsidR="00E7516C" w:rsidRDefault="00E7516C" w:rsidP="00E7516C">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105-e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AC34A8">
        <w:rPr>
          <w:rFonts w:ascii="Arial" w:hAnsi="Arial" w:cs="Arial"/>
          <w:b/>
          <w:bCs/>
        </w:rPr>
        <w:t>5103</w:t>
      </w:r>
    </w:p>
    <w:p w14:paraId="5D4D92F0" w14:textId="77777777" w:rsidR="00E7516C" w:rsidRPr="00210D4C" w:rsidRDefault="00E7516C" w:rsidP="00E7516C">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 10</w:t>
      </w:r>
      <w:r w:rsidRPr="007340C9">
        <w:rPr>
          <w:rFonts w:ascii="Arial" w:eastAsia="MS Mincho" w:hAnsi="Arial" w:cs="Arial"/>
          <w:b/>
          <w:bCs/>
          <w:vertAlign w:val="superscript"/>
          <w:lang w:eastAsia="ja-JP"/>
        </w:rPr>
        <w:t>th</w:t>
      </w:r>
      <w:r>
        <w:rPr>
          <w:rFonts w:ascii="Arial" w:eastAsia="MS Mincho" w:hAnsi="Arial" w:cs="Arial"/>
          <w:b/>
          <w:bCs/>
          <w:lang w:eastAsia="ja-JP"/>
        </w:rPr>
        <w:t xml:space="preserve"> – 27</w:t>
      </w:r>
      <w:r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6B57DF3C" w14:textId="77777777" w:rsidR="005928F0" w:rsidRDefault="005928F0" w:rsidP="00311702">
      <w:pPr>
        <w:pStyle w:val="3GPPHeader"/>
      </w:pPr>
    </w:p>
    <w:p w14:paraId="5FB7E722" w14:textId="2B90C164" w:rsidR="00E90E49" w:rsidRPr="00764EBC" w:rsidRDefault="00E90E49" w:rsidP="00311702">
      <w:pPr>
        <w:pStyle w:val="3GPPHeader"/>
      </w:pPr>
      <w:r w:rsidRPr="00764EBC">
        <w:t>Agenda Item:</w:t>
      </w:r>
      <w:r w:rsidRPr="00764EBC">
        <w:tab/>
      </w:r>
      <w:r w:rsidR="004063E9">
        <w:t>8</w:t>
      </w:r>
      <w:r w:rsidR="0059035F">
        <w:t>.</w:t>
      </w:r>
      <w:r w:rsidR="004B7DF8">
        <w:t>4.</w:t>
      </w:r>
      <w:r w:rsidR="00A23156">
        <w:t>3</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089CB918" w:rsidR="00531215" w:rsidRPr="00764EBC" w:rsidRDefault="003D3C45" w:rsidP="00311702">
      <w:pPr>
        <w:pStyle w:val="3GPPHeader"/>
      </w:pPr>
      <w:r w:rsidRPr="00764EBC">
        <w:t>Title:</w:t>
      </w:r>
      <w:r w:rsidR="00E90E49" w:rsidRPr="00764EBC">
        <w:tab/>
      </w:r>
      <w:r w:rsidR="007343DA">
        <w:t>On</w:t>
      </w:r>
      <w:r w:rsidR="006578FD">
        <w:t xml:space="preserve"> </w:t>
      </w:r>
      <w:r w:rsidR="004063E9">
        <w:t>HARQ Enhancement</w:t>
      </w:r>
      <w:r w:rsidR="009C0798">
        <w:t>s</w:t>
      </w:r>
      <w:r w:rsidR="004063E9">
        <w:t xml:space="preserve"> for </w:t>
      </w:r>
      <w:r w:rsidR="0077230B">
        <w:t xml:space="preserve">NR </w:t>
      </w:r>
      <w:r w:rsidR="004063E9">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272AE2DD" w14:textId="555E5D2D" w:rsidR="0099637F" w:rsidRDefault="0099637F" w:rsidP="0099637F">
      <w:pPr>
        <w:jc w:val="both"/>
      </w:pPr>
      <w:r>
        <w:t>One of the RAN1-lead objectives in the NTN WID</w:t>
      </w:r>
      <w:r w:rsidR="00B77167">
        <w:t xml:space="preserve"> </w:t>
      </w:r>
      <w:r w:rsidR="00B77167">
        <w:fldChar w:fldCharType="begin"/>
      </w:r>
      <w:r w:rsidR="00B77167">
        <w:instrText xml:space="preserve"> REF _Ref46861923 \r \h </w:instrText>
      </w:r>
      <w:r w:rsidR="00B77167">
        <w:fldChar w:fldCharType="separate"/>
      </w:r>
      <w:r w:rsidR="009C4FA3">
        <w:t>[1]</w:t>
      </w:r>
      <w:r w:rsidR="00B77167">
        <w:fldChar w:fldCharType="end"/>
      </w:r>
      <w:r w:rsidR="00B77167">
        <w:t xml:space="preserve"> </w:t>
      </w:r>
      <w:r>
        <w:t xml:space="preserve">is </w:t>
      </w:r>
      <w:r w:rsidR="00B77167">
        <w:t>HARQ</w:t>
      </w:r>
      <w:r>
        <w:t xml:space="preserve"> enhancements for NTN. A list of topics related to </w:t>
      </w:r>
      <w:r w:rsidR="00B77167">
        <w:t>HARQ enhancements</w:t>
      </w:r>
      <w:r>
        <w:t xml:space="preserve"> was provided</w:t>
      </w:r>
      <w:r w:rsidR="00B77167">
        <w:t xml:space="preserve"> </w:t>
      </w:r>
      <w:r w:rsidR="00B77167">
        <w:fldChar w:fldCharType="begin"/>
      </w:r>
      <w:r w:rsidR="00B77167">
        <w:instrText xml:space="preserve"> REF _Ref60135204 \r \h </w:instrText>
      </w:r>
      <w:r w:rsidR="00B77167">
        <w:fldChar w:fldCharType="separate"/>
      </w:r>
      <w:r w:rsidR="009C4FA3">
        <w:t>[2]</w:t>
      </w:r>
      <w:r w:rsidR="00B77167">
        <w:fldChar w:fldCharType="end"/>
      </w:r>
      <w:r w:rsidR="00B77167">
        <w:t>.</w:t>
      </w:r>
      <w:r>
        <w:t xml:space="preserve"> The following agreements have been made in RAN1 meeting #10</w:t>
      </w:r>
      <w:r w:rsidR="000D35A7">
        <w:t>4</w:t>
      </w:r>
      <w:r>
        <w:t xml:space="preserve">-e </w:t>
      </w:r>
      <w:r>
        <w:fldChar w:fldCharType="begin"/>
      </w:r>
      <w:r>
        <w:instrText xml:space="preserve"> REF _Ref49784738 \r \h </w:instrText>
      </w:r>
      <w:r>
        <w:fldChar w:fldCharType="separate"/>
      </w:r>
      <w:r w:rsidR="009C4FA3">
        <w:t>[3]</w:t>
      </w:r>
      <w:r>
        <w:fldChar w:fldCharType="end"/>
      </w:r>
      <w:r>
        <w:t>.</w:t>
      </w:r>
    </w:p>
    <w:p w14:paraId="624D0A5E" w14:textId="77777777" w:rsidR="009C4FA3" w:rsidRDefault="009C4FA3" w:rsidP="009C4FA3">
      <w:pPr>
        <w:rPr>
          <w:rFonts w:cs="Arial"/>
          <w:sz w:val="22"/>
        </w:rPr>
      </w:pPr>
    </w:p>
    <w:p w14:paraId="40939C1A" w14:textId="77777777" w:rsidR="009C4FA3" w:rsidRDefault="009C4FA3" w:rsidP="009C4FA3">
      <w:pPr>
        <w:rPr>
          <w:lang w:eastAsia="x-none"/>
        </w:rPr>
      </w:pPr>
      <w:r w:rsidRPr="001253F2">
        <w:rPr>
          <w:highlight w:val="green"/>
          <w:lang w:eastAsia="x-none"/>
        </w:rPr>
        <w:t>Agreement:</w:t>
      </w:r>
    </w:p>
    <w:p w14:paraId="79D8771F" w14:textId="77777777" w:rsidR="009C4FA3" w:rsidRDefault="009C4FA3" w:rsidP="009C4FA3">
      <w:pPr>
        <w:rPr>
          <w:color w:val="000000"/>
        </w:rPr>
      </w:pPr>
      <w:r w:rsidRPr="00956500">
        <w:rPr>
          <w:color w:val="000000"/>
        </w:rPr>
        <w:t xml:space="preserve">For a DL HARQ process with disabled HARQ feedback, the UE is not expected to receive another PDSCH or set of slot-aggregated PDSCH scheduled for the given HARQ process that starts until </w:t>
      </w:r>
      <w:r>
        <w:rPr>
          <w:color w:val="000000"/>
        </w:rPr>
        <w:t xml:space="preserve">X </w:t>
      </w:r>
      <w:r w:rsidRPr="00956500">
        <w:rPr>
          <w:color w:val="000000"/>
        </w:rPr>
        <w:t>after the end of the reception of the last PDSCH or slot-aggregated PDSCH for that HARQ process.</w:t>
      </w:r>
    </w:p>
    <w:p w14:paraId="005ECCC3" w14:textId="77777777" w:rsidR="009C4FA3" w:rsidRPr="001253F2" w:rsidRDefault="009C4FA3" w:rsidP="009C4FA3">
      <w:pPr>
        <w:numPr>
          <w:ilvl w:val="0"/>
          <w:numId w:val="30"/>
        </w:numPr>
        <w:rPr>
          <w:color w:val="000000"/>
        </w:rPr>
      </w:pPr>
      <w:r>
        <w:rPr>
          <w:color w:val="000000"/>
        </w:rPr>
        <w:t>Working assumption: X = T_proc,1</w:t>
      </w:r>
    </w:p>
    <w:p w14:paraId="4FE208EA" w14:textId="77777777" w:rsidR="009C4FA3" w:rsidRDefault="009C4FA3" w:rsidP="009C4FA3">
      <w:pPr>
        <w:numPr>
          <w:ilvl w:val="0"/>
          <w:numId w:val="30"/>
        </w:numPr>
        <w:rPr>
          <w:color w:val="000000"/>
        </w:rPr>
      </w:pPr>
      <w:r>
        <w:rPr>
          <w:color w:val="000000"/>
        </w:rPr>
        <w:t xml:space="preserve">FFS: Whether X should be changed to X = </w:t>
      </w:r>
      <w:proofErr w:type="gramStart"/>
      <w:r>
        <w:rPr>
          <w:color w:val="000000"/>
        </w:rPr>
        <w:t>max(</w:t>
      </w:r>
      <w:proofErr w:type="gramEnd"/>
      <w:r w:rsidRPr="001005FB">
        <w:rPr>
          <w:color w:val="000000"/>
        </w:rPr>
        <w:t>T_proc,1</w:t>
      </w:r>
      <w:r>
        <w:rPr>
          <w:color w:val="000000"/>
        </w:rPr>
        <w:t>, K1) where K1 is the minimum k1 if it is configured, otherwise k1 = 0</w:t>
      </w:r>
    </w:p>
    <w:p w14:paraId="2D7CDC11" w14:textId="77777777" w:rsidR="009C4FA3" w:rsidRPr="001253F2" w:rsidRDefault="009C4FA3" w:rsidP="009C4FA3">
      <w:pPr>
        <w:numPr>
          <w:ilvl w:val="0"/>
          <w:numId w:val="30"/>
        </w:numPr>
        <w:rPr>
          <w:lang w:eastAsia="x-none"/>
        </w:rPr>
      </w:pPr>
      <w:r w:rsidRPr="00956500">
        <w:rPr>
          <w:color w:val="000000"/>
          <w:szCs w:val="20"/>
        </w:rPr>
        <w:t>Note: The TB of the two PDSCHs can be either same or different</w:t>
      </w:r>
    </w:p>
    <w:p w14:paraId="2A133EFC" w14:textId="77777777" w:rsidR="009C4FA3" w:rsidRPr="00956500" w:rsidRDefault="009C4FA3" w:rsidP="009C4FA3">
      <w:pPr>
        <w:rPr>
          <w:lang w:eastAsia="x-none"/>
        </w:rPr>
      </w:pPr>
    </w:p>
    <w:p w14:paraId="3F6415F9" w14:textId="77777777" w:rsidR="009C4FA3" w:rsidRDefault="009C4FA3" w:rsidP="009C4FA3">
      <w:pPr>
        <w:rPr>
          <w:lang w:eastAsia="x-none"/>
        </w:rPr>
      </w:pPr>
      <w:r w:rsidRPr="00790AC8">
        <w:rPr>
          <w:highlight w:val="green"/>
          <w:lang w:eastAsia="x-none"/>
        </w:rPr>
        <w:t>Agreement:</w:t>
      </w:r>
    </w:p>
    <w:p w14:paraId="7DABD5C8" w14:textId="77777777" w:rsidR="009C4FA3" w:rsidRDefault="009C4FA3" w:rsidP="009C4FA3">
      <w:pPr>
        <w:rPr>
          <w:lang w:eastAsia="x-none"/>
        </w:rPr>
      </w:pPr>
      <w:r>
        <w:rPr>
          <w:lang w:eastAsia="x-none"/>
        </w:rPr>
        <w:t xml:space="preserve">For </w:t>
      </w:r>
      <w:r w:rsidRPr="00B11CD5">
        <w:rPr>
          <w:lang w:eastAsia="x-none"/>
        </w:rPr>
        <w:t>Type-2 HARQ codebook</w:t>
      </w:r>
      <w:r>
        <w:rPr>
          <w:lang w:eastAsia="x-none"/>
        </w:rPr>
        <w:t xml:space="preserve"> in NTN</w:t>
      </w:r>
      <w:r w:rsidRPr="00B11CD5">
        <w:rPr>
          <w:lang w:eastAsia="x-none"/>
        </w:rPr>
        <w:t>: Reduce codebook size with HARQ-ACK codebook only includ</w:t>
      </w:r>
      <w:r>
        <w:rPr>
          <w:lang w:eastAsia="x-none"/>
        </w:rPr>
        <w:t>ing</w:t>
      </w:r>
      <w:r w:rsidRPr="00B11CD5">
        <w:rPr>
          <w:lang w:eastAsia="x-none"/>
        </w:rPr>
        <w:t xml:space="preserve"> HARQ-ACK of PDSCH with feedback-enabled HARQ processes</w:t>
      </w:r>
    </w:p>
    <w:p w14:paraId="4435622D" w14:textId="77777777" w:rsidR="009C4FA3" w:rsidRDefault="009C4FA3" w:rsidP="009C4FA3">
      <w:pPr>
        <w:numPr>
          <w:ilvl w:val="0"/>
          <w:numId w:val="31"/>
        </w:numPr>
        <w:rPr>
          <w:lang w:eastAsia="x-none"/>
        </w:rPr>
      </w:pPr>
      <w:r w:rsidRPr="00B11CD5">
        <w:rPr>
          <w:lang w:eastAsia="x-none"/>
        </w:rPr>
        <w:t xml:space="preserve">FFS: </w:t>
      </w:r>
      <w:r>
        <w:rPr>
          <w:lang w:eastAsia="x-none"/>
        </w:rPr>
        <w:t>T</w:t>
      </w:r>
      <w:r w:rsidRPr="00B11CD5">
        <w:rPr>
          <w:lang w:eastAsia="x-none"/>
        </w:rPr>
        <w:t>he details of C-DAI and T-DAI counting for DCI of PDSCH with feedback-enable/disabled HARQ processes</w:t>
      </w:r>
    </w:p>
    <w:p w14:paraId="30672A21" w14:textId="77777777" w:rsidR="00EC0D2F" w:rsidRPr="00E75532" w:rsidRDefault="00EC0D2F" w:rsidP="00416D56">
      <w:pPr>
        <w:jc w:val="both"/>
        <w:rPr>
          <w:szCs w:val="20"/>
        </w:rPr>
      </w:pPr>
    </w:p>
    <w:p w14:paraId="05E5CF06" w14:textId="58C2E73F" w:rsidR="001E7281" w:rsidRDefault="00EC0D2F" w:rsidP="009C0798">
      <w:pPr>
        <w:spacing w:after="180"/>
        <w:contextualSpacing/>
        <w:jc w:val="both"/>
        <w:rPr>
          <w:szCs w:val="20"/>
        </w:rPr>
      </w:pPr>
      <w:r>
        <w:rPr>
          <w:szCs w:val="20"/>
        </w:rPr>
        <w:t xml:space="preserve">In this contribution, we </w:t>
      </w:r>
      <w:r w:rsidR="009C0798">
        <w:rPr>
          <w:szCs w:val="20"/>
        </w:rPr>
        <w:t>provide our views on</w:t>
      </w:r>
      <w:r w:rsidR="000F2D90">
        <w:rPr>
          <w:szCs w:val="20"/>
        </w:rPr>
        <w:t xml:space="preserve"> </w:t>
      </w:r>
      <w:r w:rsidR="00463255">
        <w:rPr>
          <w:szCs w:val="20"/>
        </w:rPr>
        <w:t xml:space="preserve">HARQ process number indication, mechanism for disabling HARQ feedback, HARQ-ACK codebook constructions and PDSCH scheduling restriction. </w:t>
      </w:r>
    </w:p>
    <w:p w14:paraId="5B39ABAB" w14:textId="77777777" w:rsidR="00B77167" w:rsidRPr="009C0798" w:rsidRDefault="00B77167" w:rsidP="009C0798">
      <w:pPr>
        <w:spacing w:after="180"/>
        <w:contextualSpacing/>
        <w:jc w:val="both"/>
        <w:rPr>
          <w:szCs w:val="20"/>
        </w:rPr>
      </w:pPr>
    </w:p>
    <w:p w14:paraId="407F451F" w14:textId="4770A02B" w:rsidR="00416D56" w:rsidRDefault="00EA5A5B" w:rsidP="00416D56">
      <w:pPr>
        <w:pStyle w:val="Heading1"/>
      </w:pPr>
      <w:r>
        <w:t>Discussion</w:t>
      </w:r>
    </w:p>
    <w:p w14:paraId="487FF8CF" w14:textId="30774C6B" w:rsidR="004063E9" w:rsidRDefault="004063E9" w:rsidP="004063E9">
      <w:pPr>
        <w:pStyle w:val="Heading2"/>
      </w:pPr>
      <w:r>
        <w:t xml:space="preserve">HARQ </w:t>
      </w:r>
      <w:r w:rsidR="009C0798">
        <w:t>process</w:t>
      </w:r>
      <w:r w:rsidR="00463255">
        <w:t xml:space="preserve"> number indication</w:t>
      </w:r>
    </w:p>
    <w:p w14:paraId="1E7A4345" w14:textId="00C7A87E" w:rsidR="008B660F" w:rsidRDefault="008B660F" w:rsidP="009970CC">
      <w:pPr>
        <w:jc w:val="both"/>
        <w:rPr>
          <w:color w:val="000000"/>
        </w:rPr>
      </w:pPr>
      <w:r>
        <w:rPr>
          <w:color w:val="000000"/>
        </w:rPr>
        <w:t xml:space="preserve">It was agreed </w:t>
      </w:r>
      <w:r w:rsidR="009C4FA3">
        <w:rPr>
          <w:color w:val="000000"/>
        </w:rPr>
        <w:fldChar w:fldCharType="begin"/>
      </w:r>
      <w:r w:rsidR="009C4FA3">
        <w:rPr>
          <w:color w:val="000000"/>
        </w:rPr>
        <w:instrText xml:space="preserve"> REF _Ref64629387 \r \h </w:instrText>
      </w:r>
      <w:r w:rsidR="009C4FA3">
        <w:rPr>
          <w:color w:val="000000"/>
        </w:rPr>
      </w:r>
      <w:r w:rsidR="009C4FA3">
        <w:rPr>
          <w:color w:val="000000"/>
        </w:rPr>
        <w:fldChar w:fldCharType="separate"/>
      </w:r>
      <w:r w:rsidR="009C4FA3">
        <w:rPr>
          <w:color w:val="000000"/>
        </w:rPr>
        <w:t>[4]</w:t>
      </w:r>
      <w:r w:rsidR="009C4FA3">
        <w:rPr>
          <w:color w:val="000000"/>
        </w:rPr>
        <w:fldChar w:fldCharType="end"/>
      </w:r>
      <w:r w:rsidR="009C4FA3">
        <w:rPr>
          <w:color w:val="000000"/>
        </w:rPr>
        <w:t xml:space="preserve"> </w:t>
      </w:r>
      <w:r>
        <w:t>that</w:t>
      </w:r>
      <w:r>
        <w:rPr>
          <w:color w:val="000000"/>
        </w:rPr>
        <w:t xml:space="preserve"> </w:t>
      </w:r>
      <w:r w:rsidRPr="00356D75">
        <w:rPr>
          <w:color w:val="000000"/>
        </w:rPr>
        <w:t xml:space="preserve">32 is taken as </w:t>
      </w:r>
      <w:r>
        <w:rPr>
          <w:color w:val="000000"/>
        </w:rPr>
        <w:t xml:space="preserve">the </w:t>
      </w:r>
      <w:r w:rsidRPr="00356D75">
        <w:rPr>
          <w:color w:val="000000"/>
        </w:rPr>
        <w:t xml:space="preserve">maximal supported HARQ process number for both </w:t>
      </w:r>
      <w:r>
        <w:rPr>
          <w:color w:val="000000"/>
        </w:rPr>
        <w:t xml:space="preserve">uplink and downlink. Since the maximum bit field size for HARQ process number in existing DCI formats is 4 bits, the HARQ process number indication needs to be enhanced. </w:t>
      </w:r>
    </w:p>
    <w:p w14:paraId="118AE875" w14:textId="77777777" w:rsidR="008B660F" w:rsidRDefault="008B660F" w:rsidP="009970CC">
      <w:pPr>
        <w:jc w:val="both"/>
        <w:rPr>
          <w:color w:val="000000"/>
        </w:rPr>
      </w:pPr>
    </w:p>
    <w:p w14:paraId="48C53089" w14:textId="5FB760E9" w:rsidR="00F35A4D" w:rsidRDefault="008B660F" w:rsidP="009970CC">
      <w:pPr>
        <w:jc w:val="both"/>
        <w:rPr>
          <w:iCs/>
        </w:rPr>
      </w:pPr>
      <w:r>
        <w:rPr>
          <w:color w:val="000000"/>
        </w:rPr>
        <w:t>I</w:t>
      </w:r>
      <w:r>
        <w:rPr>
          <w:iCs/>
        </w:rPr>
        <w:t>n RAN1 #10</w:t>
      </w:r>
      <w:r w:rsidR="009C4FA3">
        <w:rPr>
          <w:iCs/>
        </w:rPr>
        <w:t>3</w:t>
      </w:r>
      <w:r>
        <w:rPr>
          <w:iCs/>
        </w:rPr>
        <w:t xml:space="preserve">-e meeting, </w:t>
      </w:r>
      <w:r w:rsidR="00C2530F">
        <w:rPr>
          <w:iCs/>
        </w:rPr>
        <w:t>four</w:t>
      </w:r>
      <w:r>
        <w:rPr>
          <w:iCs/>
        </w:rPr>
        <w:t xml:space="preserve"> options to indicate up to 32 HARQ process numbers were identified for non-fallback DCI formats, i.e., 0_2/1_2 and 0_1/1_1. The first two options make use of the slot index of the DCI to indicate either MSB or LSB of HARQ process number. Although this approach does not increase the DCI payload size or restrict the usage of other DCI fields, it does pose the restrictions on scheduling. For example, </w:t>
      </w:r>
      <w:r w:rsidR="00BF1202">
        <w:rPr>
          <w:iCs/>
        </w:rPr>
        <w:t>half of the</w:t>
      </w:r>
      <w:r>
        <w:rPr>
          <w:iCs/>
        </w:rPr>
        <w:t xml:space="preserve"> HARQ process</w:t>
      </w:r>
      <w:r w:rsidR="00BF1202">
        <w:rPr>
          <w:iCs/>
        </w:rPr>
        <w:t xml:space="preserve">es are restricted </w:t>
      </w:r>
      <w:r w:rsidR="00FA1B5D">
        <w:rPr>
          <w:iCs/>
        </w:rPr>
        <w:t xml:space="preserve">to </w:t>
      </w:r>
      <w:r w:rsidR="00BF1202">
        <w:rPr>
          <w:iCs/>
        </w:rPr>
        <w:t xml:space="preserve">be scheduled at a slot. </w:t>
      </w:r>
    </w:p>
    <w:p w14:paraId="6F88DAE3" w14:textId="77777777" w:rsidR="00F35A4D" w:rsidRDefault="00F35A4D" w:rsidP="009970CC">
      <w:pPr>
        <w:jc w:val="both"/>
        <w:rPr>
          <w:iCs/>
        </w:rPr>
      </w:pPr>
    </w:p>
    <w:p w14:paraId="317462BE" w14:textId="2D5529B7" w:rsidR="00F35A4D" w:rsidRDefault="00BF1202" w:rsidP="009970CC">
      <w:pPr>
        <w:jc w:val="both"/>
        <w:rPr>
          <w:iCs/>
        </w:rPr>
      </w:pPr>
      <w:r>
        <w:rPr>
          <w:iCs/>
        </w:rPr>
        <w:t xml:space="preserve">This </w:t>
      </w:r>
      <w:r w:rsidR="00F35A4D">
        <w:rPr>
          <w:iCs/>
        </w:rPr>
        <w:t xml:space="preserve">scheduling </w:t>
      </w:r>
      <w:r>
        <w:rPr>
          <w:iCs/>
        </w:rPr>
        <w:t>restriction</w:t>
      </w:r>
      <w:r w:rsidR="00F35A4D">
        <w:rPr>
          <w:iCs/>
        </w:rPr>
        <w:t xml:space="preserve"> may </w:t>
      </w:r>
      <w:r w:rsidR="00FA1B5D">
        <w:rPr>
          <w:iCs/>
        </w:rPr>
        <w:t xml:space="preserve">not </w:t>
      </w:r>
      <w:r w:rsidR="00F35A4D">
        <w:rPr>
          <w:iCs/>
        </w:rPr>
        <w:t xml:space="preserve">be </w:t>
      </w:r>
      <w:r w:rsidR="00FA1B5D">
        <w:rPr>
          <w:iCs/>
        </w:rPr>
        <w:t>aligned with</w:t>
      </w:r>
      <w:r w:rsidR="00F35A4D">
        <w:rPr>
          <w:iCs/>
        </w:rPr>
        <w:t xml:space="preserve"> SPS configuration. In existing NR SPS configuration, the HARQ process number is associated with slot index. The additional limitation on HARQ process number based on slot index may break the current association between HARQ process number and slot index. Furthermore,</w:t>
      </w:r>
      <w:r w:rsidR="000B6990">
        <w:rPr>
          <w:iCs/>
        </w:rPr>
        <w:t xml:space="preserve"> the impact of using </w:t>
      </w:r>
      <w:r w:rsidR="00F35A4D">
        <w:rPr>
          <w:iCs/>
        </w:rPr>
        <w:t xml:space="preserve">this approach </w:t>
      </w:r>
      <w:r w:rsidR="00FA1B5D">
        <w:rPr>
          <w:iCs/>
        </w:rPr>
        <w:t>t</w:t>
      </w:r>
      <w:r w:rsidR="000B6990">
        <w:rPr>
          <w:iCs/>
        </w:rPr>
        <w:t>o</w:t>
      </w:r>
      <w:r w:rsidR="00F35A4D">
        <w:rPr>
          <w:iCs/>
        </w:rPr>
        <w:t xml:space="preserve"> the case of a single DCI scheduling multiple PDSCH/PUSCH</w:t>
      </w:r>
      <w:r w:rsidR="00FA1B5D">
        <w:rPr>
          <w:iCs/>
        </w:rPr>
        <w:t xml:space="preserve"> is unclear</w:t>
      </w:r>
      <w:r w:rsidR="00F35A4D">
        <w:rPr>
          <w:iCs/>
        </w:rPr>
        <w:t>.</w:t>
      </w:r>
    </w:p>
    <w:p w14:paraId="0D8A1022" w14:textId="0499B083" w:rsidR="008B660F" w:rsidRDefault="008B660F" w:rsidP="009970CC">
      <w:pPr>
        <w:jc w:val="both"/>
        <w:rPr>
          <w:iCs/>
        </w:rPr>
      </w:pPr>
    </w:p>
    <w:p w14:paraId="171541FF" w14:textId="45402709" w:rsidR="008B660F" w:rsidRDefault="00C2530F" w:rsidP="009970CC">
      <w:pPr>
        <w:jc w:val="both"/>
        <w:rPr>
          <w:iCs/>
        </w:rPr>
      </w:pPr>
      <w:r>
        <w:rPr>
          <w:iCs/>
        </w:rPr>
        <w:t>Considering the fields</w:t>
      </w:r>
      <w:r w:rsidR="000B6990">
        <w:rPr>
          <w:iCs/>
        </w:rPr>
        <w:t xml:space="preserve"> and field sizes</w:t>
      </w:r>
      <w:r>
        <w:rPr>
          <w:iCs/>
        </w:rPr>
        <w:t xml:space="preserve"> of DCI</w:t>
      </w:r>
      <w:r w:rsidR="009C4FA3">
        <w:rPr>
          <w:iCs/>
        </w:rPr>
        <w:t xml:space="preserve"> 0_2/1_2</w:t>
      </w:r>
      <w:r>
        <w:rPr>
          <w:iCs/>
        </w:rPr>
        <w:t xml:space="preserve"> </w:t>
      </w:r>
      <w:proofErr w:type="gramStart"/>
      <w:r>
        <w:rPr>
          <w:iCs/>
        </w:rPr>
        <w:t>are</w:t>
      </w:r>
      <w:proofErr w:type="gramEnd"/>
      <w:r w:rsidR="009C4FA3">
        <w:rPr>
          <w:iCs/>
        </w:rPr>
        <w:t xml:space="preserve"> </w:t>
      </w:r>
      <w:r>
        <w:rPr>
          <w:iCs/>
        </w:rPr>
        <w:t>configurable, the option</w:t>
      </w:r>
      <w:r w:rsidR="000B6990">
        <w:rPr>
          <w:iCs/>
        </w:rPr>
        <w:t xml:space="preserve"> of ex</w:t>
      </w:r>
      <w:r w:rsidR="000B6990" w:rsidRPr="00356D75">
        <w:rPr>
          <w:color w:val="000000"/>
        </w:rPr>
        <w:t xml:space="preserve">tending the HARQ process </w:t>
      </w:r>
      <w:r w:rsidR="000B6990">
        <w:rPr>
          <w:color w:val="000000"/>
        </w:rPr>
        <w:t xml:space="preserve">number </w:t>
      </w:r>
      <w:r w:rsidR="000B6990" w:rsidRPr="00356D75">
        <w:rPr>
          <w:color w:val="000000"/>
        </w:rPr>
        <w:t>field up to 5 bits</w:t>
      </w:r>
      <w:r w:rsidR="000B6990">
        <w:rPr>
          <w:color w:val="000000"/>
        </w:rPr>
        <w:t xml:space="preserve"> </w:t>
      </w:r>
      <w:r w:rsidR="000B6990">
        <w:rPr>
          <w:iCs/>
        </w:rPr>
        <w:t>works well</w:t>
      </w:r>
      <w:r>
        <w:rPr>
          <w:iCs/>
        </w:rPr>
        <w:t xml:space="preserve">. </w:t>
      </w:r>
    </w:p>
    <w:p w14:paraId="49B3CBF3" w14:textId="77777777" w:rsidR="00B77167" w:rsidRDefault="00B77167" w:rsidP="009970CC">
      <w:pPr>
        <w:jc w:val="both"/>
        <w:rPr>
          <w:b/>
          <w:i/>
          <w:u w:val="single"/>
        </w:rPr>
      </w:pPr>
    </w:p>
    <w:p w14:paraId="2B1DFE99" w14:textId="629B8B52" w:rsidR="00037005" w:rsidRPr="00037005" w:rsidRDefault="00B77167" w:rsidP="009970CC">
      <w:pPr>
        <w:jc w:val="both"/>
        <w:rPr>
          <w:i/>
          <w:iCs/>
          <w:lang w:eastAsia="x-none"/>
        </w:rPr>
      </w:pPr>
      <w:r w:rsidRPr="001C381A">
        <w:rPr>
          <w:b/>
          <w:i/>
          <w:u w:val="single"/>
        </w:rPr>
        <w:t xml:space="preserve">Proposal </w:t>
      </w:r>
      <w:r w:rsidR="006B2398">
        <w:rPr>
          <w:b/>
          <w:i/>
          <w:u w:val="single"/>
        </w:rPr>
        <w:t>1</w:t>
      </w:r>
      <w:r w:rsidRPr="001C381A">
        <w:rPr>
          <w:b/>
          <w:i/>
          <w:u w:val="single"/>
        </w:rPr>
        <w:t>:</w:t>
      </w:r>
      <w:r>
        <w:rPr>
          <w:i/>
        </w:rPr>
        <w:t xml:space="preserve"> </w:t>
      </w:r>
      <w:r>
        <w:rPr>
          <w:i/>
          <w:iCs/>
          <w:lang w:eastAsia="x-none"/>
        </w:rPr>
        <w:t xml:space="preserve">Enhanced HARQ process </w:t>
      </w:r>
      <w:r w:rsidR="004F1790">
        <w:rPr>
          <w:i/>
          <w:iCs/>
          <w:lang w:eastAsia="x-none"/>
        </w:rPr>
        <w:t>number</w:t>
      </w:r>
      <w:r>
        <w:rPr>
          <w:i/>
          <w:iCs/>
          <w:lang w:eastAsia="x-none"/>
        </w:rPr>
        <w:t xml:space="preserve"> indication is supported for DCI 0-2/1-2 by extending the HARQ process </w:t>
      </w:r>
      <w:r w:rsidR="004F1790">
        <w:rPr>
          <w:i/>
          <w:iCs/>
          <w:lang w:eastAsia="x-none"/>
        </w:rPr>
        <w:t>number</w:t>
      </w:r>
      <w:r>
        <w:rPr>
          <w:i/>
          <w:iCs/>
          <w:lang w:eastAsia="x-none"/>
        </w:rPr>
        <w:t xml:space="preserve"> field up to 5 bits</w:t>
      </w:r>
      <w:r w:rsidR="00665422">
        <w:rPr>
          <w:i/>
          <w:iCs/>
          <w:lang w:eastAsia="x-none"/>
        </w:rPr>
        <w:t>.</w:t>
      </w:r>
    </w:p>
    <w:p w14:paraId="46161D35" w14:textId="77777777" w:rsidR="00037005" w:rsidRDefault="00037005" w:rsidP="009970CC">
      <w:pPr>
        <w:jc w:val="both"/>
        <w:rPr>
          <w:iCs/>
        </w:rPr>
      </w:pPr>
    </w:p>
    <w:p w14:paraId="1DC1A219" w14:textId="72639157" w:rsidR="00037005" w:rsidRDefault="00037005" w:rsidP="009970CC">
      <w:pPr>
        <w:jc w:val="both"/>
        <w:rPr>
          <w:bCs/>
          <w:iCs/>
        </w:rPr>
      </w:pPr>
      <w:r>
        <w:rPr>
          <w:iCs/>
        </w:rPr>
        <w:t>Unlike DCI</w:t>
      </w:r>
      <w:r w:rsidR="009C4FA3">
        <w:rPr>
          <w:iCs/>
        </w:rPr>
        <w:t xml:space="preserve"> 0_2/1_2</w:t>
      </w:r>
      <w:r>
        <w:rPr>
          <w:iCs/>
        </w:rPr>
        <w:t xml:space="preserve">, the </w:t>
      </w:r>
      <w:r w:rsidR="008A2AC5">
        <w:rPr>
          <w:iCs/>
        </w:rPr>
        <w:t xml:space="preserve">other </w:t>
      </w:r>
      <w:r>
        <w:rPr>
          <w:iCs/>
        </w:rPr>
        <w:t>DCI</w:t>
      </w:r>
      <w:r w:rsidR="008A2AC5">
        <w:rPr>
          <w:iCs/>
        </w:rPr>
        <w:t xml:space="preserve"> formats, </w:t>
      </w:r>
      <w:r>
        <w:rPr>
          <w:iCs/>
        </w:rPr>
        <w:t>i.e., 0_0/1_0</w:t>
      </w:r>
      <w:r w:rsidR="008A2AC5">
        <w:rPr>
          <w:iCs/>
        </w:rPr>
        <w:t xml:space="preserve"> or 0_1/1_1</w:t>
      </w:r>
      <w:r>
        <w:rPr>
          <w:iCs/>
        </w:rPr>
        <w:t>, ha</w:t>
      </w:r>
      <w:r w:rsidR="008A2AC5">
        <w:rPr>
          <w:iCs/>
        </w:rPr>
        <w:t>ve</w:t>
      </w:r>
      <w:r>
        <w:rPr>
          <w:iCs/>
        </w:rPr>
        <w:t xml:space="preserve"> </w:t>
      </w:r>
      <w:r w:rsidR="00FA1B5D">
        <w:rPr>
          <w:iCs/>
        </w:rPr>
        <w:t>non-configurable</w:t>
      </w:r>
      <w:r>
        <w:rPr>
          <w:iCs/>
        </w:rPr>
        <w:t xml:space="preserve"> field</w:t>
      </w:r>
      <w:r w:rsidR="008A2AC5">
        <w:rPr>
          <w:iCs/>
        </w:rPr>
        <w:t xml:space="preserve"> and field size</w:t>
      </w:r>
      <w:r>
        <w:rPr>
          <w:iCs/>
        </w:rPr>
        <w:t xml:space="preserve">. Hence, it is not desirable to extend the </w:t>
      </w:r>
      <w:r w:rsidR="00FA1B5D">
        <w:rPr>
          <w:iCs/>
        </w:rPr>
        <w:t xml:space="preserve">size of the </w:t>
      </w:r>
      <w:r>
        <w:rPr>
          <w:iCs/>
        </w:rPr>
        <w:t>HARQ process number</w:t>
      </w:r>
      <w:r w:rsidR="000B6990">
        <w:rPr>
          <w:iCs/>
        </w:rPr>
        <w:t xml:space="preserve"> field</w:t>
      </w:r>
      <w:r>
        <w:rPr>
          <w:iCs/>
        </w:rPr>
        <w:t xml:space="preserve">. </w:t>
      </w:r>
      <w:r>
        <w:rPr>
          <w:bCs/>
          <w:iCs/>
        </w:rPr>
        <w:t>In existing DCI formats</w:t>
      </w:r>
      <w:r w:rsidR="008A2AC5">
        <w:rPr>
          <w:bCs/>
          <w:iCs/>
        </w:rPr>
        <w:t xml:space="preserve"> 0_0/1_0/0_1/1_1</w:t>
      </w:r>
      <w:r>
        <w:rPr>
          <w:bCs/>
          <w:iCs/>
        </w:rPr>
        <w:t xml:space="preserve">, the HARQ process number field is </w:t>
      </w:r>
      <w:r w:rsidR="005E5C2B">
        <w:rPr>
          <w:bCs/>
          <w:iCs/>
        </w:rPr>
        <w:t xml:space="preserve">fixed </w:t>
      </w:r>
      <w:r>
        <w:rPr>
          <w:bCs/>
          <w:iCs/>
        </w:rPr>
        <w:t>of 4 bits. The same field size should be maintained even if the number of HARQ processes is increased to 32. We prefer to re-interpret DCI fields to indicate up to 32 HARQ process numbers. Specifically, the existing 4-bit HARQ process number field, together another bit field in DCI, are jointly used to indicate HARQ process number.</w:t>
      </w:r>
    </w:p>
    <w:p w14:paraId="047214FD" w14:textId="77777777" w:rsidR="004F1790" w:rsidRDefault="004F1790" w:rsidP="009970CC">
      <w:pPr>
        <w:jc w:val="both"/>
        <w:rPr>
          <w:iCs/>
        </w:rPr>
      </w:pPr>
    </w:p>
    <w:p w14:paraId="3E92FFE1" w14:textId="661BFACA" w:rsidR="00037005" w:rsidRDefault="00037005" w:rsidP="00037005">
      <w:pPr>
        <w:jc w:val="both"/>
        <w:rPr>
          <w:bCs/>
          <w:iCs/>
        </w:rPr>
      </w:pPr>
      <w:r>
        <w:rPr>
          <w:bCs/>
          <w:iCs/>
        </w:rPr>
        <w:t xml:space="preserve">One possible solution is that 1 redundancy version (RV) bit is used to indicate the MSB of HARQ process number, and only RV0 and RV3 are used when the supported HARQ process number is 32. One benefit of this scheme is that the soft buffer size per HARQ process is reduced by restricting to RV0 and RV3 at high code rates. Hence, the total soft buffer size over all HARQ processes </w:t>
      </w:r>
      <w:r w:rsidR="000B6990">
        <w:rPr>
          <w:bCs/>
          <w:iCs/>
        </w:rPr>
        <w:t>may</w:t>
      </w:r>
      <w:r>
        <w:rPr>
          <w:bCs/>
          <w:iCs/>
        </w:rPr>
        <w:t xml:space="preserve"> not increase even if the number of HARQ processes is increased to 32. </w:t>
      </w:r>
    </w:p>
    <w:p w14:paraId="286F22BF" w14:textId="77777777" w:rsidR="00037005" w:rsidRDefault="00037005" w:rsidP="00037005">
      <w:pPr>
        <w:jc w:val="both"/>
        <w:rPr>
          <w:bCs/>
          <w:iCs/>
        </w:rPr>
      </w:pPr>
    </w:p>
    <w:p w14:paraId="4A94C237" w14:textId="132AFC14" w:rsidR="00037005" w:rsidRDefault="00037005" w:rsidP="00037005">
      <w:pPr>
        <w:jc w:val="both"/>
        <w:rPr>
          <w:bCs/>
          <w:iCs/>
        </w:rPr>
      </w:pPr>
      <w:r>
        <w:rPr>
          <w:bCs/>
          <w:iCs/>
        </w:rPr>
        <w:t xml:space="preserve">Note that the limitation of RV version is already </w:t>
      </w:r>
      <w:r w:rsidR="00FA1B5D">
        <w:rPr>
          <w:bCs/>
          <w:iCs/>
        </w:rPr>
        <w:t>used</w:t>
      </w:r>
      <w:r>
        <w:rPr>
          <w:bCs/>
          <w:iCs/>
        </w:rPr>
        <w:t xml:space="preserve"> in NR release 16. For example, in DCI formats 0_2 and 1_2 for URLLC feature, one bit to indicate RV is supported, where only RV0 and RV3 are used (cf. Table 7.3.1.2.3-1 in </w:t>
      </w:r>
      <w:r>
        <w:rPr>
          <w:bCs/>
          <w:iCs/>
        </w:rPr>
        <w:fldChar w:fldCharType="begin"/>
      </w:r>
      <w:r>
        <w:rPr>
          <w:bCs/>
          <w:iCs/>
        </w:rPr>
        <w:instrText xml:space="preserve"> REF _Ref60157089 \r \h </w:instrText>
      </w:r>
      <w:r>
        <w:rPr>
          <w:bCs/>
          <w:iCs/>
        </w:rPr>
      </w:r>
      <w:r>
        <w:rPr>
          <w:bCs/>
          <w:iCs/>
        </w:rPr>
        <w:fldChar w:fldCharType="separate"/>
      </w:r>
      <w:r w:rsidR="008A2AC5">
        <w:rPr>
          <w:bCs/>
          <w:iCs/>
        </w:rPr>
        <w:t>[5]</w:t>
      </w:r>
      <w:r>
        <w:rPr>
          <w:bCs/>
          <w:iCs/>
        </w:rPr>
        <w:fldChar w:fldCharType="end"/>
      </w:r>
      <w:r>
        <w:rPr>
          <w:bCs/>
          <w:iCs/>
        </w:rPr>
        <w:t xml:space="preserve">). In another example, in DCI format 0_1 for NR-U feature, one bit to indicate RV is supported, where only RV0 and RV2 are used (cf. Table 7.3.1.1.2-34 in </w:t>
      </w:r>
      <w:r>
        <w:rPr>
          <w:bCs/>
          <w:iCs/>
        </w:rPr>
        <w:fldChar w:fldCharType="begin"/>
      </w:r>
      <w:r>
        <w:rPr>
          <w:bCs/>
          <w:iCs/>
        </w:rPr>
        <w:instrText xml:space="preserve"> REF _Ref60157089 \r \h </w:instrText>
      </w:r>
      <w:r>
        <w:rPr>
          <w:bCs/>
          <w:iCs/>
        </w:rPr>
      </w:r>
      <w:r>
        <w:rPr>
          <w:bCs/>
          <w:iCs/>
        </w:rPr>
        <w:fldChar w:fldCharType="separate"/>
      </w:r>
      <w:r w:rsidR="008A2AC5">
        <w:rPr>
          <w:bCs/>
          <w:iCs/>
        </w:rPr>
        <w:t>[5]</w:t>
      </w:r>
      <w:r>
        <w:rPr>
          <w:bCs/>
          <w:iCs/>
        </w:rPr>
        <w:fldChar w:fldCharType="end"/>
      </w:r>
      <w:r>
        <w:rPr>
          <w:bCs/>
          <w:iCs/>
        </w:rPr>
        <w:t>).</w:t>
      </w:r>
    </w:p>
    <w:p w14:paraId="4EAA956C" w14:textId="77777777" w:rsidR="00B77167" w:rsidRDefault="00B77167" w:rsidP="009970CC">
      <w:pPr>
        <w:jc w:val="both"/>
        <w:rPr>
          <w:i/>
        </w:rPr>
      </w:pPr>
    </w:p>
    <w:p w14:paraId="605D40F4" w14:textId="776C45C5" w:rsidR="005C6CA7" w:rsidRDefault="00B77167" w:rsidP="00CA253C">
      <w:pPr>
        <w:jc w:val="both"/>
        <w:rPr>
          <w:i/>
        </w:rPr>
      </w:pPr>
      <w:r w:rsidRPr="001C381A">
        <w:rPr>
          <w:b/>
          <w:i/>
          <w:u w:val="single"/>
        </w:rPr>
        <w:t xml:space="preserve">Proposal </w:t>
      </w:r>
      <w:r w:rsidR="006B2398">
        <w:rPr>
          <w:b/>
          <w:i/>
          <w:u w:val="single"/>
        </w:rPr>
        <w:t>2</w:t>
      </w:r>
      <w:r w:rsidRPr="001C381A">
        <w:rPr>
          <w:b/>
          <w:i/>
          <w:u w:val="single"/>
        </w:rPr>
        <w:t>:</w:t>
      </w:r>
      <w:r>
        <w:rPr>
          <w:i/>
        </w:rPr>
        <w:t xml:space="preserve"> </w:t>
      </w:r>
      <w:r>
        <w:rPr>
          <w:i/>
          <w:iCs/>
          <w:lang w:eastAsia="x-none"/>
        </w:rPr>
        <w:t xml:space="preserve">Enhanced HARQ process </w:t>
      </w:r>
      <w:r w:rsidR="004F1790">
        <w:rPr>
          <w:i/>
          <w:iCs/>
          <w:lang w:eastAsia="x-none"/>
        </w:rPr>
        <w:t>number</w:t>
      </w:r>
      <w:r>
        <w:rPr>
          <w:i/>
          <w:iCs/>
          <w:lang w:eastAsia="x-none"/>
        </w:rPr>
        <w:t xml:space="preserve"> indication is supported for DCI 0_0</w:t>
      </w:r>
      <w:r w:rsidR="009C4FA3">
        <w:rPr>
          <w:i/>
          <w:iCs/>
          <w:lang w:eastAsia="x-none"/>
        </w:rPr>
        <w:t>/</w:t>
      </w:r>
      <w:r>
        <w:rPr>
          <w:i/>
          <w:iCs/>
          <w:lang w:eastAsia="x-none"/>
        </w:rPr>
        <w:t>1_0</w:t>
      </w:r>
      <w:r w:rsidR="009C4FA3">
        <w:rPr>
          <w:i/>
          <w:iCs/>
          <w:lang w:eastAsia="x-none"/>
        </w:rPr>
        <w:t xml:space="preserve"> or 0_1/1_1</w:t>
      </w:r>
      <w:r>
        <w:rPr>
          <w:i/>
          <w:iCs/>
          <w:lang w:eastAsia="x-none"/>
        </w:rPr>
        <w:t xml:space="preserve"> by reusing one bit from another </w:t>
      </w:r>
      <w:r w:rsidR="00037005">
        <w:rPr>
          <w:i/>
          <w:iCs/>
          <w:lang w:eastAsia="x-none"/>
        </w:rPr>
        <w:t xml:space="preserve">DCI </w:t>
      </w:r>
      <w:r>
        <w:rPr>
          <w:i/>
          <w:iCs/>
          <w:lang w:eastAsia="x-none"/>
        </w:rPr>
        <w:t>bit field</w:t>
      </w:r>
      <w:r w:rsidR="00037005">
        <w:rPr>
          <w:i/>
          <w:iCs/>
          <w:lang w:eastAsia="x-none"/>
        </w:rPr>
        <w:t xml:space="preserve"> (e.g., </w:t>
      </w:r>
      <w:r w:rsidR="00E41285">
        <w:rPr>
          <w:i/>
          <w:iCs/>
          <w:lang w:eastAsia="x-none"/>
        </w:rPr>
        <w:t>RV field)</w:t>
      </w:r>
      <w:r>
        <w:rPr>
          <w:i/>
          <w:iCs/>
          <w:lang w:eastAsia="x-none"/>
        </w:rPr>
        <w:t xml:space="preserve">. </w:t>
      </w:r>
    </w:p>
    <w:p w14:paraId="485A3AC7" w14:textId="77777777" w:rsidR="001C6A22" w:rsidRPr="00CA253C" w:rsidRDefault="001C6A22" w:rsidP="00CA253C">
      <w:pPr>
        <w:jc w:val="both"/>
        <w:rPr>
          <w:i/>
        </w:rPr>
      </w:pPr>
    </w:p>
    <w:p w14:paraId="03FCE53B" w14:textId="6EE2F77F" w:rsidR="00D24BF5" w:rsidRDefault="00D24BF5" w:rsidP="00D24BF5">
      <w:pPr>
        <w:pStyle w:val="Heading2"/>
      </w:pPr>
      <w:r>
        <w:t>Mechanism for disabling HARQ feedback</w:t>
      </w:r>
    </w:p>
    <w:p w14:paraId="143DC2AB" w14:textId="2D27A4B9" w:rsidR="00D24BF5" w:rsidRDefault="00D24BF5" w:rsidP="00D24BF5">
      <w:pPr>
        <w:jc w:val="both"/>
      </w:pPr>
      <w:r>
        <w:t xml:space="preserve">It was discussed </w:t>
      </w:r>
      <w:r w:rsidR="00864C77">
        <w:fldChar w:fldCharType="begin"/>
      </w:r>
      <w:r w:rsidR="00864C77">
        <w:instrText xml:space="preserve"> REF _Ref61593648 \r \h </w:instrText>
      </w:r>
      <w:r w:rsidR="00864C77">
        <w:fldChar w:fldCharType="separate"/>
      </w:r>
      <w:r w:rsidR="00864C77">
        <w:t>[5]</w:t>
      </w:r>
      <w:r w:rsidR="00864C77">
        <w:fldChar w:fldCharType="end"/>
      </w:r>
      <w:r>
        <w:t xml:space="preserve"> that the parameters (e.g., for PDSCH or PUSCH) could be different for HARQ processes with enabled HARQ feedback and for HARQ processes with disabled HARQ feedback. For example, the configured aggregation factor for HARQ processes with disabled HARQ feedback can be larger than the configured aggregation factor for HARQ processes with enabled HARQ feedback. This is to enhance the data transmission reliability for HARQ processes with disabled HARQ feedback. </w:t>
      </w:r>
    </w:p>
    <w:p w14:paraId="41835178" w14:textId="65D94AAD" w:rsidR="00D24BF5" w:rsidRDefault="00D24BF5" w:rsidP="00D24BF5">
      <w:pPr>
        <w:jc w:val="both"/>
      </w:pPr>
    </w:p>
    <w:p w14:paraId="71AEF540" w14:textId="107E697B" w:rsidR="0061262D" w:rsidRDefault="00D24BF5" w:rsidP="00D24BF5">
      <w:pPr>
        <w:jc w:val="both"/>
        <w:rPr>
          <w:i/>
        </w:rPr>
      </w:pPr>
      <w:r w:rsidRPr="001C381A">
        <w:rPr>
          <w:b/>
          <w:i/>
          <w:u w:val="single"/>
        </w:rPr>
        <w:t xml:space="preserve">Proposal </w:t>
      </w:r>
      <w:r w:rsidR="006B2398">
        <w:rPr>
          <w:b/>
          <w:i/>
          <w:u w:val="single"/>
        </w:rPr>
        <w:t>3</w:t>
      </w:r>
      <w:r w:rsidRPr="001C381A">
        <w:rPr>
          <w:b/>
          <w:i/>
          <w:u w:val="single"/>
        </w:rPr>
        <w:t>:</w:t>
      </w:r>
      <w:r>
        <w:rPr>
          <w:i/>
        </w:rPr>
        <w:t xml:space="preserve"> Support to have different configurations for HARQ processes with or without HARQ feedback. </w:t>
      </w:r>
    </w:p>
    <w:p w14:paraId="5CA14F8D" w14:textId="77777777" w:rsidR="003127D0" w:rsidRPr="003127D0" w:rsidRDefault="003127D0" w:rsidP="00D24BF5">
      <w:pPr>
        <w:jc w:val="both"/>
        <w:rPr>
          <w:i/>
        </w:rPr>
      </w:pPr>
    </w:p>
    <w:p w14:paraId="2EBD0C5A" w14:textId="5C653DEC" w:rsidR="000E7118" w:rsidRDefault="000E7118" w:rsidP="000E7118">
      <w:pPr>
        <w:pStyle w:val="Heading2"/>
      </w:pPr>
      <w:r w:rsidRPr="000E7118">
        <w:lastRenderedPageBreak/>
        <w:t>Enhancement on the HARQ-ACK codebook</w:t>
      </w:r>
    </w:p>
    <w:p w14:paraId="6B39848F" w14:textId="051615FD" w:rsidR="004E28AA" w:rsidRDefault="00801AE4" w:rsidP="0013219E">
      <w:pPr>
        <w:jc w:val="both"/>
      </w:pPr>
      <w:r>
        <w:t xml:space="preserve">Type-1 HARQ-ACK codebook is semi-statically constructed. The size of type-1 HARQ-ACK codebook </w:t>
      </w:r>
      <w:r w:rsidR="005928F0">
        <w:t>depends on the</w:t>
      </w:r>
      <w:r w:rsidR="004E28AA">
        <w:t xml:space="preserve"> total number of </w:t>
      </w:r>
      <w:proofErr w:type="gramStart"/>
      <w:r w:rsidR="004E28AA">
        <w:t>candidate</w:t>
      </w:r>
      <w:proofErr w:type="gramEnd"/>
      <w:r w:rsidR="005928F0">
        <w:t xml:space="preserve"> </w:t>
      </w:r>
      <w:r w:rsidR="004E28AA">
        <w:t>PDSCH reception occasions, rather than whether or not</w:t>
      </w:r>
      <w:r w:rsidR="006D6AEC">
        <w:t xml:space="preserve"> there is actually scheduled PDSCH. If no PDSCH is received in a candidate PDSCH reception occasion due to not detecting a corresponding DCI, then NACK is generated.</w:t>
      </w:r>
      <w:r w:rsidR="00120A95">
        <w:t xml:space="preserve"> </w:t>
      </w:r>
      <w:r w:rsidR="00EC3708">
        <w:t>He</w:t>
      </w:r>
      <w:r w:rsidR="006D6AEC">
        <w:t>re</w:t>
      </w:r>
      <w:r w:rsidR="00EC3708">
        <w:t>, overhead</w:t>
      </w:r>
      <w:r w:rsidR="000E7118">
        <w:t xml:space="preserve"> reduction</w:t>
      </w:r>
      <w:r w:rsidR="00EC3708">
        <w:t xml:space="preserve"> of type-1</w:t>
      </w:r>
      <w:r w:rsidR="006D6AEC">
        <w:t xml:space="preserve"> </w:t>
      </w:r>
      <w:r w:rsidR="00EC3708">
        <w:t>HARQ-ACK codebook</w:t>
      </w:r>
      <w:r w:rsidR="000E7118">
        <w:t xml:space="preserve"> is not the main </w:t>
      </w:r>
      <w:r w:rsidR="00EC3708">
        <w:t xml:space="preserve">design consideration. </w:t>
      </w:r>
    </w:p>
    <w:p w14:paraId="78826581" w14:textId="77777777" w:rsidR="00120A95" w:rsidRDefault="00120A95" w:rsidP="0013219E">
      <w:pPr>
        <w:jc w:val="both"/>
      </w:pPr>
    </w:p>
    <w:p w14:paraId="5A69FA33" w14:textId="47F97132" w:rsidR="005928F0" w:rsidRDefault="00120A95" w:rsidP="0013219E">
      <w:pPr>
        <w:jc w:val="both"/>
      </w:pPr>
      <w:r>
        <w:t>T</w:t>
      </w:r>
      <w:r w:rsidR="004E28AA">
        <w:t xml:space="preserve">he reduction of type-1 HARQ-ACK codebook size </w:t>
      </w:r>
      <w:r>
        <w:t xml:space="preserve">for HARQ processes with disabled HARQ feedback </w:t>
      </w:r>
      <w:r w:rsidR="004E28AA">
        <w:t>may lead to ambiguity on interpreting HARQ-ACK codebook, especially in D</w:t>
      </w:r>
      <w:r w:rsidR="002436C0">
        <w:t>T</w:t>
      </w:r>
      <w:r w:rsidR="004E28AA">
        <w:t>X scenario.</w:t>
      </w:r>
      <w:r>
        <w:t xml:space="preserve"> If a UE fails decoding a DCI, it does not know whether HARQ feedback is enabled or disabled for the corresponding HARQ process number. If this HARQ process number is configured with disabled feedback, then </w:t>
      </w:r>
      <w:proofErr w:type="spellStart"/>
      <w:r>
        <w:t>gNB</w:t>
      </w:r>
      <w:proofErr w:type="spellEnd"/>
      <w:r>
        <w:t xml:space="preserve"> expects ACK/NACK </w:t>
      </w:r>
      <w:r w:rsidR="00AD7576">
        <w:t>feedback</w:t>
      </w:r>
      <w:r>
        <w:t xml:space="preserve"> for this transmission. If this HARQ process number is configured with enabled feedback, then </w:t>
      </w:r>
      <w:proofErr w:type="spellStart"/>
      <w:r>
        <w:t>gNB</w:t>
      </w:r>
      <w:proofErr w:type="spellEnd"/>
      <w:r>
        <w:t xml:space="preserve"> does not expect ACK/NACK </w:t>
      </w:r>
      <w:r w:rsidR="00AD7576">
        <w:t>feedback</w:t>
      </w:r>
      <w:r>
        <w:t xml:space="preserve"> for this transmission. In either way, UE may generate a HARQ-ACK codebook with </w:t>
      </w:r>
      <w:r w:rsidR="00BA2012">
        <w:t xml:space="preserve">a </w:t>
      </w:r>
      <w:r>
        <w:t xml:space="preserve">different size as expected from </w:t>
      </w:r>
      <w:proofErr w:type="spellStart"/>
      <w:r>
        <w:t>gNB</w:t>
      </w:r>
      <w:proofErr w:type="spellEnd"/>
      <w:r>
        <w:t xml:space="preserve">. </w:t>
      </w:r>
    </w:p>
    <w:p w14:paraId="47047399" w14:textId="77777777" w:rsidR="00120A95" w:rsidRDefault="00120A95" w:rsidP="00120A95">
      <w:pPr>
        <w:jc w:val="both"/>
      </w:pPr>
    </w:p>
    <w:p w14:paraId="588E0C97" w14:textId="31E3245E" w:rsidR="005928F0" w:rsidRDefault="00120A95" w:rsidP="0013219E">
      <w:pPr>
        <w:jc w:val="both"/>
      </w:pPr>
      <w:r>
        <w:t>Hence, we should not reduce the HARQ-ACK codebook size for HARQ processes with disabled HARQ feedback.</w:t>
      </w:r>
      <w:r w:rsidR="00BC0E50">
        <w:t xml:space="preserve"> </w:t>
      </w:r>
    </w:p>
    <w:p w14:paraId="71F700FD" w14:textId="2BEDD7C2" w:rsidR="00BC0E50" w:rsidRDefault="00BC0E50" w:rsidP="0013219E">
      <w:pPr>
        <w:jc w:val="both"/>
      </w:pPr>
    </w:p>
    <w:p w14:paraId="4EB7B3C7" w14:textId="1A58E51A" w:rsidR="00BC0E50" w:rsidRDefault="00BC0E50" w:rsidP="0013219E">
      <w:pPr>
        <w:jc w:val="both"/>
      </w:pPr>
      <w:r>
        <w:t xml:space="preserve">If </w:t>
      </w:r>
      <w:r w:rsidR="00BA2012">
        <w:t>one</w:t>
      </w:r>
      <w:r>
        <w:t xml:space="preserve"> bit is to be generated for a HARQ process</w:t>
      </w:r>
      <w:r w:rsidR="00BA2012">
        <w:t xml:space="preserve"> </w:t>
      </w:r>
      <w:r>
        <w:t xml:space="preserve">with disabled HARQ feedback, </w:t>
      </w:r>
      <w:r w:rsidR="00BA2012">
        <w:t xml:space="preserve">then </w:t>
      </w:r>
      <w:r>
        <w:t>one option is always set</w:t>
      </w:r>
      <w:r w:rsidR="00BA2012">
        <w:t>ting</w:t>
      </w:r>
      <w:r>
        <w:t xml:space="preserve"> that bit as NACK. However, this does not deliver useful information to </w:t>
      </w:r>
      <w:proofErr w:type="spellStart"/>
      <w:r>
        <w:t>gNB</w:t>
      </w:r>
      <w:proofErr w:type="spellEnd"/>
      <w:r>
        <w:t xml:space="preserve">. Especially, it does not distinguish </w:t>
      </w:r>
      <w:r w:rsidR="002436C0">
        <w:t xml:space="preserve">between </w:t>
      </w:r>
      <w:r>
        <w:t>D</w:t>
      </w:r>
      <w:r w:rsidR="002436C0">
        <w:t>T</w:t>
      </w:r>
      <w:r>
        <w:t xml:space="preserve">X and the case of HARQ process with disabled HARQ feedback. </w:t>
      </w:r>
    </w:p>
    <w:p w14:paraId="4C684F66" w14:textId="77777777" w:rsidR="00BC0E50" w:rsidRDefault="00BC0E50" w:rsidP="0013219E">
      <w:pPr>
        <w:jc w:val="both"/>
      </w:pPr>
    </w:p>
    <w:p w14:paraId="5E7AEC0A" w14:textId="4BFA0F6D" w:rsidR="00BC0E50" w:rsidRDefault="00BC0E50" w:rsidP="0013219E">
      <w:pPr>
        <w:jc w:val="both"/>
      </w:pPr>
      <w:r>
        <w:t xml:space="preserve">A better option is that UE generates ACK if </w:t>
      </w:r>
      <w:r w:rsidR="002436C0">
        <w:t>a</w:t>
      </w:r>
      <w:r>
        <w:t xml:space="preserve"> DCI</w:t>
      </w:r>
      <w:r w:rsidR="002436C0">
        <w:t xml:space="preserve"> is received which</w:t>
      </w:r>
      <w:r>
        <w:t xml:space="preserve"> indicates a HARQ process with disabled feedback</w:t>
      </w:r>
      <w:r w:rsidR="002436C0">
        <w:t>. On the other hand</w:t>
      </w:r>
      <w:r w:rsidR="00BA2012">
        <w:t>, UE generates NACK if no</w:t>
      </w:r>
      <w:r w:rsidR="006F6275">
        <w:t xml:space="preserve"> DCI is detected.</w:t>
      </w:r>
      <w:r w:rsidR="00BA2012">
        <w:t xml:space="preserve"> This bit information facilitates </w:t>
      </w:r>
      <w:proofErr w:type="spellStart"/>
      <w:r w:rsidR="00BA2012">
        <w:t>gNB’s</w:t>
      </w:r>
      <w:proofErr w:type="spellEnd"/>
      <w:r w:rsidR="00BA2012">
        <w:t xml:space="preserve"> scheduling of higher layer retransmission. </w:t>
      </w:r>
    </w:p>
    <w:p w14:paraId="2142A78A" w14:textId="77777777" w:rsidR="001C6A22" w:rsidRPr="000E7118" w:rsidRDefault="001C6A22" w:rsidP="000E7118"/>
    <w:p w14:paraId="1DF83C9C" w14:textId="456404D2" w:rsidR="005928F0" w:rsidRDefault="000E7118" w:rsidP="0013219E">
      <w:pPr>
        <w:jc w:val="both"/>
        <w:rPr>
          <w:i/>
        </w:rPr>
      </w:pPr>
      <w:r w:rsidRPr="001C381A">
        <w:rPr>
          <w:b/>
          <w:i/>
          <w:u w:val="single"/>
        </w:rPr>
        <w:t xml:space="preserve">Proposal </w:t>
      </w:r>
      <w:r w:rsidR="003127D0">
        <w:rPr>
          <w:b/>
          <w:i/>
          <w:u w:val="single"/>
        </w:rPr>
        <w:t>4</w:t>
      </w:r>
      <w:r w:rsidRPr="001C381A">
        <w:rPr>
          <w:b/>
          <w:i/>
          <w:u w:val="single"/>
        </w:rPr>
        <w:t>:</w:t>
      </w:r>
      <w:r w:rsidRPr="000E7118">
        <w:rPr>
          <w:i/>
        </w:rPr>
        <w:t xml:space="preserve"> </w:t>
      </w:r>
      <w:r>
        <w:rPr>
          <w:i/>
        </w:rPr>
        <w:t>In type-1 HARQ-ACK codebook construction, UE does not reduce the HARQ-ACK codebook size for HARQ processes with disabled HARQ feedback.</w:t>
      </w:r>
    </w:p>
    <w:p w14:paraId="118BAA90" w14:textId="517EA896" w:rsidR="00972646" w:rsidRDefault="00972646" w:rsidP="0013219E">
      <w:pPr>
        <w:jc w:val="both"/>
        <w:rPr>
          <w:iCs/>
        </w:rPr>
      </w:pPr>
    </w:p>
    <w:p w14:paraId="1AAE7F53" w14:textId="5D47CF87" w:rsidR="00622E6D" w:rsidRDefault="00622E6D" w:rsidP="00622E6D">
      <w:pPr>
        <w:jc w:val="both"/>
        <w:rPr>
          <w:iCs/>
        </w:rPr>
      </w:pPr>
      <w:r>
        <w:rPr>
          <w:iCs/>
        </w:rPr>
        <w:t>Type-2 HARQ-ACK codebook construction for NTN has been discussed in RAN1 # 10</w:t>
      </w:r>
      <w:r w:rsidR="00C6118C">
        <w:rPr>
          <w:iCs/>
        </w:rPr>
        <w:t>4</w:t>
      </w:r>
      <w:r>
        <w:rPr>
          <w:iCs/>
        </w:rPr>
        <w:t>-e meeting</w:t>
      </w:r>
      <w:r w:rsidR="00C6118C">
        <w:rPr>
          <w:iCs/>
        </w:rPr>
        <w:t xml:space="preserve">. It was agreed </w:t>
      </w:r>
      <w:r w:rsidR="00C6118C">
        <w:rPr>
          <w:iCs/>
        </w:rPr>
        <w:fldChar w:fldCharType="begin"/>
      </w:r>
      <w:r w:rsidR="00C6118C">
        <w:rPr>
          <w:iCs/>
        </w:rPr>
        <w:instrText xml:space="preserve"> REF _Ref49784738 \r \h </w:instrText>
      </w:r>
      <w:r w:rsidR="00C6118C">
        <w:rPr>
          <w:iCs/>
        </w:rPr>
      </w:r>
      <w:r w:rsidR="00C6118C">
        <w:rPr>
          <w:iCs/>
        </w:rPr>
        <w:fldChar w:fldCharType="separate"/>
      </w:r>
      <w:r w:rsidR="00C6118C">
        <w:rPr>
          <w:iCs/>
        </w:rPr>
        <w:t>[3]</w:t>
      </w:r>
      <w:r w:rsidR="00C6118C">
        <w:rPr>
          <w:iCs/>
        </w:rPr>
        <w:fldChar w:fldCharType="end"/>
      </w:r>
      <w:r w:rsidR="00C6118C">
        <w:rPr>
          <w:iCs/>
        </w:rPr>
        <w:t xml:space="preserve"> that the type-2 HARQ codebook size is reduced to only include HARQ-ACK of PDSCH with feedback-enabled HARQ processes. The details of C-DAI and T-DAI counting for DCI of PDSCH with feedback enabled/disabled HARQ processes are still open.</w:t>
      </w:r>
    </w:p>
    <w:p w14:paraId="0EBBBCFC" w14:textId="539F0CCB" w:rsidR="006B6066" w:rsidRDefault="006B6066" w:rsidP="0013219E">
      <w:pPr>
        <w:jc w:val="both"/>
        <w:rPr>
          <w:iCs/>
        </w:rPr>
      </w:pPr>
    </w:p>
    <w:p w14:paraId="68F933D3" w14:textId="77777777" w:rsidR="00C6118C" w:rsidRDefault="00C6118C" w:rsidP="0013219E">
      <w:pPr>
        <w:jc w:val="both"/>
        <w:rPr>
          <w:iCs/>
        </w:rPr>
      </w:pPr>
      <w:r>
        <w:rPr>
          <w:iCs/>
        </w:rPr>
        <w:t xml:space="preserve">In our view, the C-DAI and T-DAI counting for DCI of PDSCH with feedback enabled HARQ processes should follow the legacy way, i.e., C-DAI and T-DAI are given their true values. </w:t>
      </w:r>
    </w:p>
    <w:p w14:paraId="08F4049A" w14:textId="77777777" w:rsidR="00C6118C" w:rsidRDefault="00C6118C" w:rsidP="0013219E">
      <w:pPr>
        <w:jc w:val="both"/>
        <w:rPr>
          <w:iCs/>
        </w:rPr>
      </w:pPr>
    </w:p>
    <w:p w14:paraId="7D5AAB87" w14:textId="61635F2D" w:rsidR="00972646" w:rsidRDefault="00622E6D" w:rsidP="0013219E">
      <w:pPr>
        <w:jc w:val="both"/>
        <w:rPr>
          <w:iCs/>
        </w:rPr>
      </w:pPr>
      <w:r>
        <w:rPr>
          <w:iCs/>
        </w:rPr>
        <w:t>Th</w:t>
      </w:r>
      <w:r w:rsidR="00C6118C">
        <w:rPr>
          <w:iCs/>
        </w:rPr>
        <w:t xml:space="preserve">ere are several </w:t>
      </w:r>
      <w:r w:rsidR="006B6066">
        <w:rPr>
          <w:iCs/>
        </w:rPr>
        <w:t>alternatives of C-DAI and T-DAI for the DCI of PDSCH with feedback disabled HARQ process. In the first alternative, the C-DAI and T-DAI are given their true values (i.e., count of feedback-enabled processes), despite they are not incremented. In the second alternative, the C-DAI and T-DAI are given a reserved value.</w:t>
      </w:r>
      <w:r>
        <w:rPr>
          <w:iCs/>
        </w:rPr>
        <w:t xml:space="preserve"> In the third alternative, a separate set of C-DAI and T-DAI counts for HARQ process with disabled feedback is used.</w:t>
      </w:r>
      <w:r w:rsidR="009027D5">
        <w:rPr>
          <w:iCs/>
        </w:rPr>
        <w:t xml:space="preserve"> In the</w:t>
      </w:r>
      <w:r w:rsidR="00C6118C">
        <w:rPr>
          <w:iCs/>
        </w:rPr>
        <w:t xml:space="preserve"> fourth alternative,</w:t>
      </w:r>
      <w:r w:rsidR="009027D5">
        <w:rPr>
          <w:iCs/>
        </w:rPr>
        <w:t xml:space="preserve"> the C-DAI is a reserved </w:t>
      </w:r>
      <w:proofErr w:type="gramStart"/>
      <w:r w:rsidR="009027D5">
        <w:rPr>
          <w:iCs/>
        </w:rPr>
        <w:t>value</w:t>
      </w:r>
      <w:proofErr w:type="gramEnd"/>
      <w:r w:rsidR="009027D5">
        <w:rPr>
          <w:iCs/>
        </w:rPr>
        <w:t xml:space="preserve"> and the T-DAI is given its true value (i.e., count of feedback-enabled processes). </w:t>
      </w:r>
    </w:p>
    <w:p w14:paraId="074B3002" w14:textId="6A7D6BB4" w:rsidR="00C643CE" w:rsidRDefault="00C643CE" w:rsidP="0013219E">
      <w:pPr>
        <w:jc w:val="both"/>
        <w:rPr>
          <w:iCs/>
        </w:rPr>
      </w:pPr>
    </w:p>
    <w:p w14:paraId="767901C6" w14:textId="789C234A" w:rsidR="00C643CE" w:rsidRDefault="00C643CE" w:rsidP="0013219E">
      <w:pPr>
        <w:jc w:val="both"/>
        <w:rPr>
          <w:iCs/>
        </w:rPr>
      </w:pPr>
      <w:r>
        <w:rPr>
          <w:iCs/>
        </w:rPr>
        <w:t>These different alternatives are shown in</w:t>
      </w:r>
      <w:r w:rsidR="00453016">
        <w:rPr>
          <w:iCs/>
        </w:rPr>
        <w:t xml:space="preserve"> the columns in</w:t>
      </w:r>
      <w:r>
        <w:rPr>
          <w:iCs/>
        </w:rPr>
        <w:t xml:space="preserve"> </w:t>
      </w:r>
      <w:r w:rsidR="00E92661">
        <w:rPr>
          <w:iCs/>
        </w:rPr>
        <w:fldChar w:fldCharType="begin"/>
      </w:r>
      <w:r w:rsidR="00E92661">
        <w:rPr>
          <w:iCs/>
        </w:rPr>
        <w:instrText xml:space="preserve"> REF _Ref60150085 \h </w:instrText>
      </w:r>
      <w:r w:rsidR="00E92661">
        <w:rPr>
          <w:iCs/>
        </w:rPr>
      </w:r>
      <w:r w:rsidR="00E92661">
        <w:rPr>
          <w:iCs/>
        </w:rPr>
        <w:fldChar w:fldCharType="separate"/>
      </w:r>
      <w:r w:rsidR="00E92661">
        <w:t xml:space="preserve">Figure </w:t>
      </w:r>
      <w:r w:rsidR="00E92661">
        <w:rPr>
          <w:noProof/>
        </w:rPr>
        <w:t>1</w:t>
      </w:r>
      <w:r w:rsidR="00E92661">
        <w:rPr>
          <w:iCs/>
        </w:rPr>
        <w:fldChar w:fldCharType="end"/>
      </w:r>
      <w:r w:rsidR="00E92661">
        <w:rPr>
          <w:iCs/>
        </w:rPr>
        <w:t xml:space="preserve">. </w:t>
      </w:r>
    </w:p>
    <w:p w14:paraId="597297CB" w14:textId="1C36283B" w:rsidR="00C643CE" w:rsidRDefault="00C643CE" w:rsidP="0013219E">
      <w:pPr>
        <w:jc w:val="both"/>
        <w:rPr>
          <w:iCs/>
        </w:rPr>
      </w:pPr>
    </w:p>
    <w:p w14:paraId="697F6937" w14:textId="798AF24D" w:rsidR="00C643CE" w:rsidRDefault="00C6118C" w:rsidP="00C643CE">
      <w:pPr>
        <w:keepNext/>
        <w:jc w:val="center"/>
      </w:pPr>
      <w:r w:rsidRPr="00C6118C">
        <w:rPr>
          <w:noProof/>
        </w:rPr>
        <w:lastRenderedPageBreak/>
        <w:drawing>
          <wp:inline distT="0" distB="0" distL="0" distR="0" wp14:anchorId="627E64D0" wp14:editId="19D9D52F">
            <wp:extent cx="4371325" cy="2429421"/>
            <wp:effectExtent l="0" t="0" r="0" b="0"/>
            <wp:docPr id="1" name="Picture 1" descr="A picture containing text, scree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 screenshot&#10;&#10;Description automatically generated"/>
                    <pic:cNvPicPr/>
                  </pic:nvPicPr>
                  <pic:blipFill>
                    <a:blip r:embed="rId8"/>
                    <a:stretch>
                      <a:fillRect/>
                    </a:stretch>
                  </pic:blipFill>
                  <pic:spPr>
                    <a:xfrm>
                      <a:off x="0" y="0"/>
                      <a:ext cx="4382633" cy="2435705"/>
                    </a:xfrm>
                    <a:prstGeom prst="rect">
                      <a:avLst/>
                    </a:prstGeom>
                  </pic:spPr>
                </pic:pic>
              </a:graphicData>
            </a:graphic>
          </wp:inline>
        </w:drawing>
      </w:r>
    </w:p>
    <w:p w14:paraId="64B21EF9" w14:textId="5DC34F14" w:rsidR="00C643CE" w:rsidRDefault="00C643CE" w:rsidP="00C643CE">
      <w:pPr>
        <w:pStyle w:val="Caption"/>
        <w:rPr>
          <w:iCs/>
        </w:rPr>
      </w:pPr>
      <w:bookmarkStart w:id="0" w:name="_Ref60150085"/>
      <w:r>
        <w:t xml:space="preserve">Figure </w:t>
      </w:r>
      <w:r w:rsidR="00DF657F">
        <w:fldChar w:fldCharType="begin"/>
      </w:r>
      <w:r w:rsidR="00DF657F">
        <w:instrText xml:space="preserve"> S</w:instrText>
      </w:r>
      <w:r w:rsidR="00DF657F">
        <w:instrText xml:space="preserve">EQ Figure \* ARABIC </w:instrText>
      </w:r>
      <w:r w:rsidR="00DF657F">
        <w:fldChar w:fldCharType="separate"/>
      </w:r>
      <w:r>
        <w:rPr>
          <w:noProof/>
        </w:rPr>
        <w:t>1</w:t>
      </w:r>
      <w:r w:rsidR="00DF657F">
        <w:rPr>
          <w:noProof/>
        </w:rPr>
        <w:fldChar w:fldCharType="end"/>
      </w:r>
      <w:bookmarkEnd w:id="0"/>
      <w:r>
        <w:t>: Different options/alternatives of C-DAI and T-DAI</w:t>
      </w:r>
    </w:p>
    <w:p w14:paraId="66808C61" w14:textId="6C965BB3" w:rsidR="00622E6D" w:rsidRDefault="00622E6D" w:rsidP="0013219E">
      <w:pPr>
        <w:jc w:val="both"/>
        <w:rPr>
          <w:iCs/>
        </w:rPr>
      </w:pPr>
    </w:p>
    <w:p w14:paraId="705DF476" w14:textId="0D3B7559" w:rsidR="00E92661" w:rsidRDefault="00C643CE" w:rsidP="0013219E">
      <w:pPr>
        <w:jc w:val="both"/>
        <w:rPr>
          <w:iCs/>
        </w:rPr>
      </w:pPr>
      <w:r>
        <w:rPr>
          <w:iCs/>
        </w:rPr>
        <w:t xml:space="preserve">With respect to the C-DAI and T-DAI count for PDSCH with feedback disabled HARQ processes, we </w:t>
      </w:r>
      <w:r w:rsidR="00E92661">
        <w:rPr>
          <w:iCs/>
        </w:rPr>
        <w:t>do not see the benefit and necessity of keeping a separate set of C-DAI and T-DAI for feedback disabled HARQ processes</w:t>
      </w:r>
      <w:r w:rsidR="006F6275">
        <w:rPr>
          <w:iCs/>
        </w:rPr>
        <w:t xml:space="preserve"> (i.e., Alternative 3)</w:t>
      </w:r>
      <w:r w:rsidR="00E92661">
        <w:rPr>
          <w:iCs/>
        </w:rPr>
        <w:t xml:space="preserve">. </w:t>
      </w:r>
    </w:p>
    <w:p w14:paraId="2611EB8C" w14:textId="77777777" w:rsidR="00E92661" w:rsidRDefault="00E92661" w:rsidP="0013219E">
      <w:pPr>
        <w:jc w:val="both"/>
        <w:rPr>
          <w:iCs/>
        </w:rPr>
      </w:pPr>
    </w:p>
    <w:p w14:paraId="0B2E271D" w14:textId="6475AA6C" w:rsidR="00453016" w:rsidRDefault="00E92661" w:rsidP="0013219E">
      <w:pPr>
        <w:jc w:val="both"/>
        <w:rPr>
          <w:iCs/>
        </w:rPr>
      </w:pPr>
      <w:r>
        <w:rPr>
          <w:iCs/>
        </w:rPr>
        <w:t xml:space="preserve">The second alternative has the benefit of saving the DCI bit fields of C-DAI and T-DAI. However, the first alternative has the advantage of indicating the total number of HARQ-ACK bits, which benefits in addressing the last DCI </w:t>
      </w:r>
      <w:r w:rsidR="00AD7576">
        <w:rPr>
          <w:iCs/>
        </w:rPr>
        <w:t xml:space="preserve">missing </w:t>
      </w:r>
      <w:r>
        <w:rPr>
          <w:iCs/>
        </w:rPr>
        <w:t xml:space="preserve">issue. </w:t>
      </w:r>
    </w:p>
    <w:p w14:paraId="6D9222CA" w14:textId="77777777" w:rsidR="00453016" w:rsidRDefault="00453016" w:rsidP="0013219E">
      <w:pPr>
        <w:jc w:val="both"/>
        <w:rPr>
          <w:iCs/>
        </w:rPr>
      </w:pPr>
    </w:p>
    <w:p w14:paraId="3A1F27D7" w14:textId="3D119D77" w:rsidR="00972646" w:rsidRDefault="00E92661" w:rsidP="0013219E">
      <w:pPr>
        <w:jc w:val="both"/>
        <w:rPr>
          <w:iCs/>
        </w:rPr>
      </w:pPr>
      <w:r>
        <w:rPr>
          <w:iCs/>
        </w:rPr>
        <w:t>Consider an example of two carriers where carrier 1 delivers PDSCH with feedback disabled HARQ processes and carrier 2 delivers PDSCH with feedback enabled HARQ processes.</w:t>
      </w:r>
      <w:r w:rsidR="00453016">
        <w:rPr>
          <w:iCs/>
        </w:rPr>
        <w:t xml:space="preserve"> Suppose</w:t>
      </w:r>
      <w:r>
        <w:rPr>
          <w:iCs/>
        </w:rPr>
        <w:t xml:space="preserve"> </w:t>
      </w:r>
      <w:r w:rsidR="00453016">
        <w:rPr>
          <w:iCs/>
        </w:rPr>
        <w:t xml:space="preserve">a UE decodes the PDCCH on carrier 1 but does not decode the PDCCH on carrier 2. If the second alternative is used, then UE </w:t>
      </w:r>
      <w:r>
        <w:rPr>
          <w:iCs/>
        </w:rPr>
        <w:t>does not know how many HARQ-ACK bits to</w:t>
      </w:r>
      <w:r w:rsidR="00453016">
        <w:rPr>
          <w:iCs/>
        </w:rPr>
        <w:t xml:space="preserve"> feedback. If the first alternative is used, then UE knows the exact number of HARQ-ACK bits to feedback based on the T-DAI detected on carrier 1.</w:t>
      </w:r>
    </w:p>
    <w:p w14:paraId="244D201F" w14:textId="3DD5F8D0" w:rsidR="00453016" w:rsidRDefault="00453016" w:rsidP="0013219E">
      <w:pPr>
        <w:jc w:val="both"/>
        <w:rPr>
          <w:iCs/>
        </w:rPr>
      </w:pPr>
    </w:p>
    <w:p w14:paraId="100FA47F" w14:textId="029CD5AD" w:rsidR="00453016" w:rsidRDefault="00453016" w:rsidP="0013219E">
      <w:pPr>
        <w:jc w:val="both"/>
        <w:rPr>
          <w:iCs/>
        </w:rPr>
      </w:pPr>
      <w:r>
        <w:rPr>
          <w:iCs/>
        </w:rPr>
        <w:t xml:space="preserve">Actually, we do not think the C-DAI for PDSCH with feedback disabled HARQ processes is needed. Hence, we propose that in the DCI of PDSCH with feedback disabled HARQ processes, the T-DAI is given its true value and the C-DAI is given a reserved value. This is shown as the </w:t>
      </w:r>
      <w:r w:rsidR="009027D5">
        <w:rPr>
          <w:iCs/>
        </w:rPr>
        <w:t>fourth alternative</w:t>
      </w:r>
      <w:r>
        <w:rPr>
          <w:iCs/>
        </w:rPr>
        <w:t xml:space="preserve"> in </w:t>
      </w:r>
      <w:r>
        <w:rPr>
          <w:iCs/>
        </w:rPr>
        <w:fldChar w:fldCharType="begin"/>
      </w:r>
      <w:r>
        <w:rPr>
          <w:iCs/>
        </w:rPr>
        <w:instrText xml:space="preserve"> REF _Ref60150085 \h </w:instrText>
      </w:r>
      <w:r>
        <w:rPr>
          <w:iCs/>
        </w:rPr>
      </w:r>
      <w:r>
        <w:rPr>
          <w:iCs/>
        </w:rPr>
        <w:fldChar w:fldCharType="separate"/>
      </w:r>
      <w:r>
        <w:t xml:space="preserve">Figure </w:t>
      </w:r>
      <w:r>
        <w:rPr>
          <w:noProof/>
        </w:rPr>
        <w:t>1</w:t>
      </w:r>
      <w:r>
        <w:rPr>
          <w:iCs/>
        </w:rPr>
        <w:fldChar w:fldCharType="end"/>
      </w:r>
      <w:r>
        <w:rPr>
          <w:iCs/>
        </w:rPr>
        <w:t xml:space="preserve">. </w:t>
      </w:r>
    </w:p>
    <w:p w14:paraId="2DF15A64" w14:textId="77777777" w:rsidR="00801AE4" w:rsidRPr="00801AE4" w:rsidRDefault="00801AE4" w:rsidP="0013219E">
      <w:pPr>
        <w:jc w:val="both"/>
        <w:rPr>
          <w:bCs/>
          <w:iCs/>
        </w:rPr>
      </w:pPr>
    </w:p>
    <w:p w14:paraId="26DB8065" w14:textId="101B00BB" w:rsidR="006B6066" w:rsidRDefault="000E7118" w:rsidP="0013219E">
      <w:pPr>
        <w:jc w:val="both"/>
        <w:rPr>
          <w:i/>
        </w:rPr>
      </w:pPr>
      <w:r w:rsidRPr="001C381A">
        <w:rPr>
          <w:b/>
          <w:i/>
          <w:u w:val="single"/>
        </w:rPr>
        <w:t xml:space="preserve">Proposal </w:t>
      </w:r>
      <w:r w:rsidR="003127D0">
        <w:rPr>
          <w:b/>
          <w:i/>
          <w:u w:val="single"/>
        </w:rPr>
        <w:t>5</w:t>
      </w:r>
      <w:r w:rsidRPr="001C381A">
        <w:rPr>
          <w:b/>
          <w:i/>
          <w:u w:val="single"/>
        </w:rPr>
        <w:t>:</w:t>
      </w:r>
      <w:r>
        <w:rPr>
          <w:i/>
        </w:rPr>
        <w:t xml:space="preserve"> In type-2 HARQ-ACK codebook construction,</w:t>
      </w:r>
    </w:p>
    <w:p w14:paraId="0776C306" w14:textId="5F14178C" w:rsidR="00453016" w:rsidRDefault="00453016" w:rsidP="0013219E">
      <w:pPr>
        <w:pStyle w:val="ListParagraph"/>
        <w:numPr>
          <w:ilvl w:val="0"/>
          <w:numId w:val="29"/>
        </w:numPr>
        <w:jc w:val="both"/>
        <w:rPr>
          <w:rFonts w:ascii="Times New Roman" w:eastAsia="Malgun Gothic" w:hAnsi="Times New Roman"/>
          <w:i/>
          <w:sz w:val="24"/>
          <w:szCs w:val="24"/>
          <w:lang w:eastAsia="zh-CN"/>
        </w:rPr>
      </w:pPr>
      <w:r w:rsidRPr="00453016">
        <w:rPr>
          <w:rFonts w:ascii="Times New Roman" w:eastAsia="Malgun Gothic" w:hAnsi="Times New Roman"/>
          <w:i/>
          <w:sz w:val="24"/>
          <w:szCs w:val="24"/>
          <w:lang w:eastAsia="zh-CN"/>
        </w:rPr>
        <w:t>In DCI of PDSCH with feedback enabled HARQ processes, C-DAI and T-DAI are given</w:t>
      </w:r>
      <w:r>
        <w:rPr>
          <w:rFonts w:ascii="Times New Roman" w:eastAsia="Malgun Gothic" w:hAnsi="Times New Roman"/>
          <w:i/>
          <w:sz w:val="24"/>
          <w:szCs w:val="24"/>
          <w:lang w:eastAsia="zh-CN"/>
        </w:rPr>
        <w:t xml:space="preserve"> their true values</w:t>
      </w:r>
      <w:r w:rsidR="00224F06">
        <w:rPr>
          <w:rFonts w:ascii="Times New Roman" w:eastAsia="Malgun Gothic" w:hAnsi="Times New Roman"/>
          <w:i/>
          <w:sz w:val="24"/>
          <w:szCs w:val="24"/>
          <w:lang w:eastAsia="zh-CN"/>
        </w:rPr>
        <w:t>.</w:t>
      </w:r>
    </w:p>
    <w:p w14:paraId="6A4A6886" w14:textId="667B9E80" w:rsidR="00453016" w:rsidRPr="00453016" w:rsidRDefault="00453016" w:rsidP="0013219E">
      <w:pPr>
        <w:pStyle w:val="ListParagraph"/>
        <w:numPr>
          <w:ilvl w:val="0"/>
          <w:numId w:val="2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In DCI of PDSCH with feedback disabled HARQ processes, T-DAI is given its true value and C-DAI is given a reserved value</w:t>
      </w:r>
      <w:r w:rsidR="00224F06">
        <w:rPr>
          <w:rFonts w:ascii="Times New Roman" w:eastAsia="Malgun Gothic" w:hAnsi="Times New Roman"/>
          <w:i/>
          <w:sz w:val="24"/>
          <w:szCs w:val="24"/>
          <w:lang w:eastAsia="zh-CN"/>
        </w:rPr>
        <w:t>.</w:t>
      </w:r>
    </w:p>
    <w:p w14:paraId="36A74D04" w14:textId="652C0ED4" w:rsidR="00EF5913" w:rsidRDefault="00EF5913" w:rsidP="0013219E">
      <w:pPr>
        <w:jc w:val="both"/>
        <w:rPr>
          <w:iCs/>
        </w:rPr>
      </w:pPr>
    </w:p>
    <w:p w14:paraId="1733F987" w14:textId="77777777" w:rsidR="009E2BAD" w:rsidRDefault="009E2BAD" w:rsidP="0013219E">
      <w:pPr>
        <w:jc w:val="both"/>
        <w:rPr>
          <w:color w:val="000000"/>
        </w:rPr>
      </w:pPr>
      <w:r>
        <w:rPr>
          <w:iCs/>
        </w:rPr>
        <w:t xml:space="preserve">The type-2 HARQ-ACK codebook construction for </w:t>
      </w:r>
      <w:r w:rsidRPr="00356D75">
        <w:rPr>
          <w:color w:val="000000"/>
        </w:rPr>
        <w:t>SPS PDSCH</w:t>
      </w:r>
      <w:r>
        <w:rPr>
          <w:color w:val="000000"/>
        </w:rPr>
        <w:t xml:space="preserve"> is open. The similar issue is also open for type-1 HARQ-ACK codebook only for SPS PDSCH reception. </w:t>
      </w:r>
    </w:p>
    <w:p w14:paraId="3B1C684D" w14:textId="77777777" w:rsidR="009E2BAD" w:rsidRDefault="009E2BAD" w:rsidP="0013219E">
      <w:pPr>
        <w:jc w:val="both"/>
        <w:rPr>
          <w:color w:val="000000"/>
        </w:rPr>
      </w:pPr>
    </w:p>
    <w:p w14:paraId="70E1CEF1" w14:textId="01904959" w:rsidR="009E2BAD" w:rsidRDefault="009E2BAD" w:rsidP="0013219E">
      <w:pPr>
        <w:jc w:val="both"/>
        <w:rPr>
          <w:color w:val="000000"/>
        </w:rPr>
      </w:pPr>
      <w:r>
        <w:rPr>
          <w:color w:val="000000"/>
        </w:rPr>
        <w:t xml:space="preserve">In </w:t>
      </w:r>
      <w:r w:rsidR="00184BE7">
        <w:rPr>
          <w:color w:val="000000"/>
        </w:rPr>
        <w:t>r</w:t>
      </w:r>
      <w:r>
        <w:rPr>
          <w:color w:val="000000"/>
        </w:rPr>
        <w:t xml:space="preserve">elease 16 </w:t>
      </w:r>
      <w:r w:rsidR="00184BE7">
        <w:rPr>
          <w:color w:val="000000"/>
        </w:rPr>
        <w:t>terrestrial network</w:t>
      </w:r>
      <w:r>
        <w:rPr>
          <w:color w:val="000000"/>
        </w:rPr>
        <w:t xml:space="preserve">, a SPS configuration </w:t>
      </w:r>
      <w:r w:rsidR="006F6275">
        <w:rPr>
          <w:color w:val="000000"/>
        </w:rPr>
        <w:t>may include</w:t>
      </w:r>
      <w:r>
        <w:rPr>
          <w:color w:val="000000"/>
        </w:rPr>
        <w:t xml:space="preserve"> multiple HARQ processes. The ordering of HARQ-ACK bits for SPS PDSCH follows </w:t>
      </w:r>
      <w:r w:rsidR="009A29A1">
        <w:rPr>
          <w:color w:val="000000"/>
        </w:rPr>
        <w:t>the “</w:t>
      </w:r>
      <w:r>
        <w:rPr>
          <w:color w:val="000000"/>
        </w:rPr>
        <w:t>serving cell index first, SPS configuration index second, and slot index third</w:t>
      </w:r>
      <w:r w:rsidR="009A29A1">
        <w:rPr>
          <w:color w:val="000000"/>
        </w:rPr>
        <w:t>”</w:t>
      </w:r>
      <w:r>
        <w:rPr>
          <w:color w:val="000000"/>
        </w:rPr>
        <w:t xml:space="preserve"> rule. </w:t>
      </w:r>
    </w:p>
    <w:p w14:paraId="1C3AA012" w14:textId="101B948E" w:rsidR="009A29A1" w:rsidRDefault="009A29A1" w:rsidP="0013219E">
      <w:pPr>
        <w:jc w:val="both"/>
        <w:rPr>
          <w:color w:val="000000"/>
        </w:rPr>
      </w:pPr>
    </w:p>
    <w:p w14:paraId="0FEC8B3B" w14:textId="23DB3C5C" w:rsidR="00184BE7" w:rsidRDefault="009A29A1" w:rsidP="0013219E">
      <w:pPr>
        <w:jc w:val="both"/>
        <w:rPr>
          <w:color w:val="000000"/>
        </w:rPr>
      </w:pPr>
      <w:r>
        <w:rPr>
          <w:color w:val="000000"/>
        </w:rPr>
        <w:lastRenderedPageBreak/>
        <w:t>I</w:t>
      </w:r>
      <w:r w:rsidR="009E2BAD">
        <w:rPr>
          <w:color w:val="000000"/>
        </w:rPr>
        <w:t xml:space="preserve">n NTN, </w:t>
      </w:r>
      <w:r w:rsidR="00184BE7">
        <w:rPr>
          <w:color w:val="000000"/>
        </w:rPr>
        <w:t>enabling/disabling on HARQ feedback for downlink transmission is configurable per HARQ process. It is unclear whether this principle is applicable to the HARQ processes in a SPS configuration.</w:t>
      </w:r>
      <w:r w:rsidR="00947035">
        <w:rPr>
          <w:color w:val="000000"/>
        </w:rPr>
        <w:t xml:space="preserve"> If it is applicable to SPS configuration, i.e., </w:t>
      </w:r>
      <w:r w:rsidR="00184BE7">
        <w:rPr>
          <w:color w:val="000000"/>
        </w:rPr>
        <w:t>the HARQ processes in a SPS configuration can have different HARQ feedback settings, then the ordering rule of HARQ-ACK bits for SPS PDSCH needs to be further studied.</w:t>
      </w:r>
    </w:p>
    <w:p w14:paraId="2889C5E3" w14:textId="11452B53" w:rsidR="00184BE7" w:rsidRDefault="00184BE7" w:rsidP="0013219E">
      <w:pPr>
        <w:jc w:val="both"/>
        <w:rPr>
          <w:color w:val="000000"/>
        </w:rPr>
      </w:pPr>
    </w:p>
    <w:p w14:paraId="02E18D6E" w14:textId="0DC56C29" w:rsidR="009A29A1" w:rsidRDefault="00947035" w:rsidP="0013219E">
      <w:pPr>
        <w:jc w:val="both"/>
        <w:rPr>
          <w:color w:val="000000"/>
        </w:rPr>
      </w:pPr>
      <w:r>
        <w:rPr>
          <w:color w:val="000000"/>
        </w:rPr>
        <w:t xml:space="preserve">Considering a SPS configuration is aimed to serve a certain type of data, it may not be necessary to apply different feedback settings on the HARQ processes in a SPS configuration. </w:t>
      </w:r>
      <w:r w:rsidR="00F36998">
        <w:rPr>
          <w:color w:val="000000"/>
        </w:rPr>
        <w:t>In case</w:t>
      </w:r>
      <w:r w:rsidR="009E2BAD">
        <w:rPr>
          <w:color w:val="000000"/>
        </w:rPr>
        <w:t xml:space="preserve"> </w:t>
      </w:r>
      <w:r w:rsidR="009A29A1">
        <w:rPr>
          <w:color w:val="000000"/>
        </w:rPr>
        <w:t xml:space="preserve">all the </w:t>
      </w:r>
      <w:r w:rsidR="009E2BAD">
        <w:rPr>
          <w:color w:val="000000"/>
        </w:rPr>
        <w:t xml:space="preserve">HARQ processes in a SPS configuration have </w:t>
      </w:r>
      <w:r w:rsidR="009A29A1">
        <w:rPr>
          <w:color w:val="000000"/>
        </w:rPr>
        <w:t>the same</w:t>
      </w:r>
      <w:r w:rsidR="009E2BAD">
        <w:rPr>
          <w:color w:val="000000"/>
        </w:rPr>
        <w:t xml:space="preserve"> </w:t>
      </w:r>
      <w:r w:rsidR="00F36998">
        <w:rPr>
          <w:color w:val="000000"/>
        </w:rPr>
        <w:t xml:space="preserve">HARQ </w:t>
      </w:r>
      <w:r w:rsidR="009E2BAD">
        <w:rPr>
          <w:color w:val="000000"/>
        </w:rPr>
        <w:t xml:space="preserve">feedback </w:t>
      </w:r>
      <w:r w:rsidR="00AD7576">
        <w:rPr>
          <w:color w:val="000000"/>
        </w:rPr>
        <w:t>setting</w:t>
      </w:r>
      <w:r w:rsidR="00F36998">
        <w:rPr>
          <w:color w:val="000000"/>
        </w:rPr>
        <w:t xml:space="preserve"> (i.e., enabled or disabled HARQ feedback)</w:t>
      </w:r>
      <w:r w:rsidR="009E2BAD">
        <w:rPr>
          <w:color w:val="000000"/>
        </w:rPr>
        <w:t>, then th</w:t>
      </w:r>
      <w:r w:rsidR="009A29A1">
        <w:rPr>
          <w:color w:val="000000"/>
        </w:rPr>
        <w:t xml:space="preserve">e existing ordering </w:t>
      </w:r>
      <w:r w:rsidR="00F36998">
        <w:rPr>
          <w:color w:val="000000"/>
        </w:rPr>
        <w:t xml:space="preserve">rule </w:t>
      </w:r>
      <w:r w:rsidR="009A29A1">
        <w:rPr>
          <w:color w:val="000000"/>
        </w:rPr>
        <w:t xml:space="preserve">of HARQ-ACK bits for SPS PDSCH could be modified to “serving cell index first, SPS configuration index </w:t>
      </w:r>
      <w:r w:rsidR="009A29A1" w:rsidRPr="006F6275">
        <w:rPr>
          <w:color w:val="000000"/>
        </w:rPr>
        <w:t>with HARQ feedback enabled</w:t>
      </w:r>
      <w:r w:rsidR="009A29A1">
        <w:rPr>
          <w:color w:val="000000"/>
        </w:rPr>
        <w:t xml:space="preserve"> second, and slot index third”</w:t>
      </w:r>
      <w:r w:rsidR="006B2398">
        <w:rPr>
          <w:color w:val="000000"/>
        </w:rPr>
        <w:t>.</w:t>
      </w:r>
      <w:r w:rsidR="00F36998">
        <w:rPr>
          <w:color w:val="000000"/>
        </w:rPr>
        <w:t xml:space="preserve"> </w:t>
      </w:r>
    </w:p>
    <w:p w14:paraId="69D3169E" w14:textId="77777777" w:rsidR="00947035" w:rsidRPr="00947035" w:rsidRDefault="00947035" w:rsidP="0013219E">
      <w:pPr>
        <w:jc w:val="both"/>
        <w:rPr>
          <w:color w:val="000000"/>
        </w:rPr>
      </w:pPr>
    </w:p>
    <w:p w14:paraId="35C64540" w14:textId="1BBB5E59" w:rsidR="00E41285" w:rsidRDefault="009A29A1" w:rsidP="00E41285">
      <w:pPr>
        <w:jc w:val="both"/>
        <w:rPr>
          <w:i/>
        </w:rPr>
      </w:pPr>
      <w:r w:rsidRPr="001C381A">
        <w:rPr>
          <w:b/>
          <w:i/>
          <w:u w:val="single"/>
        </w:rPr>
        <w:t xml:space="preserve">Proposal </w:t>
      </w:r>
      <w:r w:rsidR="003127D0">
        <w:rPr>
          <w:b/>
          <w:i/>
          <w:u w:val="single"/>
        </w:rPr>
        <w:t>6</w:t>
      </w:r>
      <w:r w:rsidRPr="001C381A">
        <w:rPr>
          <w:b/>
          <w:i/>
          <w:u w:val="single"/>
        </w:rPr>
        <w:t>:</w:t>
      </w:r>
      <w:r>
        <w:rPr>
          <w:i/>
        </w:rPr>
        <w:t xml:space="preserve"> </w:t>
      </w:r>
      <w:r w:rsidR="00EC02A5">
        <w:rPr>
          <w:i/>
        </w:rPr>
        <w:t xml:space="preserve">For type-1 HARQ-ACK codebook only for SPS PDSCH and for type-2 HARQ-ACK codebook for SPS PDSCH, consider </w:t>
      </w:r>
      <w:r w:rsidR="005C664C">
        <w:rPr>
          <w:i/>
        </w:rPr>
        <w:t xml:space="preserve">whether to support </w:t>
      </w:r>
      <w:r w:rsidR="00EC02A5">
        <w:rPr>
          <w:i/>
        </w:rPr>
        <w:t xml:space="preserve">the case where SPS configuration includes HARQ processes with different feedback </w:t>
      </w:r>
      <w:r w:rsidR="00F36998">
        <w:rPr>
          <w:i/>
        </w:rPr>
        <w:t>setting</w:t>
      </w:r>
      <w:r w:rsidR="00EC02A5">
        <w:rPr>
          <w:i/>
        </w:rPr>
        <w:t>s.</w:t>
      </w:r>
    </w:p>
    <w:p w14:paraId="587AE560" w14:textId="77777777" w:rsidR="00F36998" w:rsidRPr="00D24BF5" w:rsidRDefault="00F36998" w:rsidP="00E41285">
      <w:pPr>
        <w:jc w:val="both"/>
      </w:pPr>
    </w:p>
    <w:p w14:paraId="125B68C4" w14:textId="6CA7094E" w:rsidR="00E41285" w:rsidRDefault="00E41285" w:rsidP="00E41285">
      <w:pPr>
        <w:pStyle w:val="Heading2"/>
      </w:pPr>
      <w:r>
        <w:t>PDSCH scheduling restriction</w:t>
      </w:r>
    </w:p>
    <w:p w14:paraId="7E860EA1" w14:textId="4A60E64B" w:rsidR="009027D5" w:rsidRDefault="00C142EB" w:rsidP="009027D5">
      <w:pPr>
        <w:jc w:val="both"/>
        <w:rPr>
          <w:color w:val="000000"/>
        </w:rPr>
      </w:pPr>
      <w:r>
        <w:rPr>
          <w:iCs/>
        </w:rPr>
        <w:t>The PDSCH scheduling restriction was discussed in RAN1 #10</w:t>
      </w:r>
      <w:r w:rsidR="009027D5">
        <w:rPr>
          <w:iCs/>
        </w:rPr>
        <w:t>4</w:t>
      </w:r>
      <w:r>
        <w:rPr>
          <w:iCs/>
        </w:rPr>
        <w:t xml:space="preserve">-e meeting. It was agreed </w:t>
      </w:r>
      <w:r w:rsidR="009027D5">
        <w:rPr>
          <w:iCs/>
        </w:rPr>
        <w:fldChar w:fldCharType="begin"/>
      </w:r>
      <w:r w:rsidR="009027D5">
        <w:rPr>
          <w:iCs/>
        </w:rPr>
        <w:instrText xml:space="preserve"> REF _Ref49784738 \r \h </w:instrText>
      </w:r>
      <w:r w:rsidR="009027D5">
        <w:rPr>
          <w:iCs/>
        </w:rPr>
      </w:r>
      <w:r w:rsidR="009027D5">
        <w:rPr>
          <w:iCs/>
        </w:rPr>
        <w:fldChar w:fldCharType="separate"/>
      </w:r>
      <w:r w:rsidR="009027D5">
        <w:rPr>
          <w:iCs/>
        </w:rPr>
        <w:t>[3]</w:t>
      </w:r>
      <w:r w:rsidR="009027D5">
        <w:rPr>
          <w:iCs/>
        </w:rPr>
        <w:fldChar w:fldCharType="end"/>
      </w:r>
      <w:r w:rsidR="009027D5">
        <w:rPr>
          <w:iCs/>
        </w:rPr>
        <w:t xml:space="preserve"> </w:t>
      </w:r>
      <w:r>
        <w:rPr>
          <w:iCs/>
        </w:rPr>
        <w:t>that f</w:t>
      </w:r>
      <w:r w:rsidR="00E41285" w:rsidRPr="00356D75">
        <w:rPr>
          <w:color w:val="000000"/>
        </w:rPr>
        <w:t xml:space="preserve">or a DL HARQ process with disabled HARQ feedback, the UE is not expected to receive another PDSCH or set of </w:t>
      </w:r>
      <w:proofErr w:type="gramStart"/>
      <w:r w:rsidR="00E41285" w:rsidRPr="00356D75">
        <w:rPr>
          <w:color w:val="000000"/>
        </w:rPr>
        <w:t>slot-aggregated</w:t>
      </w:r>
      <w:proofErr w:type="gramEnd"/>
      <w:r w:rsidR="00E41285" w:rsidRPr="00356D75">
        <w:rPr>
          <w:color w:val="000000"/>
        </w:rPr>
        <w:t xml:space="preserve"> PDSCH scheduled for the given HARQ process that starts until</w:t>
      </w:r>
      <w:r w:rsidR="009027D5">
        <w:rPr>
          <w:color w:val="000000"/>
        </w:rPr>
        <w:t xml:space="preserve"> </w:t>
      </w:r>
      <m:oMath>
        <m:r>
          <w:rPr>
            <w:rFonts w:ascii="Cambria Math" w:hAnsi="Cambria Math"/>
            <w:color w:val="000000"/>
          </w:rPr>
          <m:t>X</m:t>
        </m:r>
      </m:oMath>
    </w:p>
    <w:p w14:paraId="689EF0A0" w14:textId="0D557A22" w:rsidR="009027D5" w:rsidRDefault="00E41285" w:rsidP="009027D5">
      <w:pPr>
        <w:jc w:val="both"/>
        <w:rPr>
          <w:color w:val="000000"/>
        </w:rPr>
      </w:pPr>
      <w:r w:rsidRPr="00356D75">
        <w:rPr>
          <w:color w:val="000000"/>
        </w:rPr>
        <w:t xml:space="preserve">after the end of the reception of the last PDSCH or </w:t>
      </w:r>
      <w:proofErr w:type="gramStart"/>
      <w:r w:rsidRPr="00356D75">
        <w:rPr>
          <w:color w:val="000000"/>
        </w:rPr>
        <w:t>slot-aggregated</w:t>
      </w:r>
      <w:proofErr w:type="gramEnd"/>
      <w:r w:rsidRPr="00356D75">
        <w:rPr>
          <w:color w:val="000000"/>
        </w:rPr>
        <w:t xml:space="preserve"> PDSCH for that HARQ process.</w:t>
      </w:r>
      <w:r w:rsidR="009027D5">
        <w:rPr>
          <w:color w:val="000000"/>
        </w:rPr>
        <w:t xml:space="preserve"> The working assumption is </w:t>
      </w:r>
      <m:oMath>
        <m:sSub>
          <m:sSubPr>
            <m:ctrlPr>
              <w:rPr>
                <w:rFonts w:ascii="Cambria Math" w:hAnsi="Cambria Math"/>
                <w:i/>
                <w:color w:val="000000"/>
              </w:rPr>
            </m:ctrlPr>
          </m:sSubPr>
          <m:e>
            <m:r>
              <w:rPr>
                <w:rFonts w:ascii="Cambria Math" w:hAnsi="Cambria Math"/>
                <w:color w:val="000000"/>
              </w:rPr>
              <m:t>X=T</m:t>
            </m:r>
          </m:e>
          <m:sub>
            <m:r>
              <w:rPr>
                <w:rFonts w:ascii="Cambria Math" w:hAnsi="Cambria Math"/>
                <w:color w:val="000000"/>
              </w:rPr>
              <m:t>proc,1</m:t>
            </m:r>
          </m:sub>
        </m:sSub>
        <m:r>
          <w:rPr>
            <w:rFonts w:ascii="Cambria Math" w:hAnsi="Cambria Math"/>
            <w:color w:val="000000"/>
          </w:rPr>
          <m:t>.</m:t>
        </m:r>
      </m:oMath>
      <w:r w:rsidR="009027D5">
        <w:rPr>
          <w:color w:val="000000"/>
        </w:rPr>
        <w:t xml:space="preserve"> It is open whether this time gap can be further extended to </w:t>
      </w:r>
      <m:oMath>
        <m:r>
          <w:rPr>
            <w:rFonts w:ascii="Cambria Math" w:hAnsi="Cambria Math"/>
            <w:color w:val="000000"/>
          </w:rPr>
          <m:t>max(</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proc,1</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1</m:t>
            </m:r>
          </m:sub>
        </m:sSub>
        <m:r>
          <w:rPr>
            <w:rFonts w:ascii="Cambria Math" w:hAnsi="Cambria Math"/>
            <w:color w:val="000000"/>
          </w:rPr>
          <m:t>)</m:t>
        </m:r>
      </m:oMath>
      <w:r w:rsidR="009027D5">
        <w:rPr>
          <w:color w:val="000000"/>
        </w:rPr>
        <w:t xml:space="preserve"> where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1</m:t>
            </m:r>
          </m:sub>
        </m:sSub>
      </m:oMath>
      <w:r w:rsidR="009027D5">
        <w:rPr>
          <w:color w:val="000000"/>
        </w:rPr>
        <w:t xml:space="preserve"> is the minimum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1</m:t>
            </m:r>
          </m:sub>
        </m:sSub>
      </m:oMath>
      <w:r w:rsidR="009027D5">
        <w:rPr>
          <w:color w:val="000000"/>
        </w:rPr>
        <w:t xml:space="preserve"> if it is configured, otherwise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1</m:t>
            </m:r>
          </m:sub>
        </m:sSub>
        <m:r>
          <w:rPr>
            <w:rFonts w:ascii="Cambria Math" w:hAnsi="Cambria Math"/>
            <w:color w:val="000000"/>
          </w:rPr>
          <m:t>=0</m:t>
        </m:r>
      </m:oMath>
      <w:r w:rsidR="009027D5">
        <w:rPr>
          <w:color w:val="000000"/>
        </w:rPr>
        <w:t>.</w:t>
      </w:r>
    </w:p>
    <w:p w14:paraId="645D414C" w14:textId="77777777" w:rsidR="009027D5" w:rsidRDefault="009027D5" w:rsidP="00E41285">
      <w:pPr>
        <w:jc w:val="both"/>
        <w:rPr>
          <w:color w:val="000000"/>
        </w:rPr>
      </w:pPr>
    </w:p>
    <w:p w14:paraId="2BB0E510" w14:textId="14E20C77" w:rsidR="008749D5" w:rsidRPr="0072526B" w:rsidRDefault="001F777D" w:rsidP="0072526B">
      <w:pPr>
        <w:jc w:val="both"/>
        <w:rPr>
          <w:color w:val="000000"/>
        </w:rPr>
      </w:pPr>
      <w:r>
        <w:rPr>
          <w:color w:val="000000"/>
        </w:rPr>
        <w:t>T</w:t>
      </w:r>
      <w:r w:rsidR="009027D5">
        <w:rPr>
          <w:color w:val="000000"/>
        </w:rPr>
        <w:t xml:space="preserve">he </w:t>
      </w:r>
      <w:r>
        <w:rPr>
          <w:color w:val="000000"/>
        </w:rPr>
        <w:t>unit</w:t>
      </w:r>
      <w:r w:rsidR="009027D5">
        <w:rPr>
          <w:color w:val="000000"/>
        </w:rPr>
        <w:t xml:space="preserve"> of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1</m:t>
            </m:r>
          </m:sub>
        </m:sSub>
      </m:oMath>
      <w:r>
        <w:rPr>
          <w:color w:val="000000"/>
        </w:rPr>
        <w:t xml:space="preserve"> is in slots</w:t>
      </w:r>
      <w:r w:rsidR="0072526B">
        <w:rPr>
          <w:color w:val="000000"/>
        </w:rPr>
        <w:t>,</w:t>
      </w:r>
      <w:r>
        <w:rPr>
          <w:color w:val="000000"/>
        </w:rPr>
        <w:t xml:space="preserve"> while </w:t>
      </w:r>
      <m:oMath>
        <m:sSub>
          <m:sSubPr>
            <m:ctrlPr>
              <w:rPr>
                <w:rFonts w:ascii="Cambria Math" w:hAnsi="Cambria Math"/>
                <w:i/>
              </w:rPr>
            </m:ctrlPr>
          </m:sSubPr>
          <m:e>
            <m:r>
              <w:rPr>
                <w:rFonts w:ascii="Cambria Math" w:hAnsi="Cambria Math"/>
              </w:rPr>
              <m:t>T</m:t>
            </m:r>
          </m:e>
          <m:sub>
            <m:r>
              <w:rPr>
                <w:rFonts w:ascii="Cambria Math" w:hAnsi="Cambria Math"/>
              </w:rPr>
              <m:t>proc,1</m:t>
            </m:r>
          </m:sub>
        </m:sSub>
        <m:r>
          <w:rPr>
            <w:rFonts w:ascii="Cambria Math" w:hAnsi="Cambria Math"/>
          </w:rPr>
          <m:t xml:space="preserve"> </m:t>
        </m:r>
      </m:oMath>
      <w:r>
        <w:t>is in absolute time. It is not directly comparable between these two values. Also, in fallback DCI, the time gap between PDSCH reception and PUCCH transmission does not rely on configuration</w:t>
      </w:r>
      <w:r w:rsidR="0072526B">
        <w:t>s</w:t>
      </w:r>
      <w:r>
        <w:t xml:space="preserve"> and has range of 1 to 8 slots. If a UE has configured </w:t>
      </w:r>
      <w:r w:rsidRPr="001F777D">
        <w:rPr>
          <w:i/>
          <w:iCs/>
        </w:rPr>
        <w:t>dl-</w:t>
      </w:r>
      <w:proofErr w:type="spellStart"/>
      <w:r w:rsidRPr="001F777D">
        <w:rPr>
          <w:i/>
          <w:iCs/>
        </w:rPr>
        <w:t>DataToUL</w:t>
      </w:r>
      <w:proofErr w:type="spellEnd"/>
      <w:r w:rsidRPr="001F777D">
        <w:rPr>
          <w:i/>
          <w:iCs/>
        </w:rPr>
        <w:t>-ACK</w:t>
      </w:r>
      <w:r>
        <w:t xml:space="preserve"> for non-fallback DCIs, </w:t>
      </w:r>
      <w:r w:rsidRPr="001F777D">
        <w:t xml:space="preserve">it is still possible for this UE to </w:t>
      </w:r>
      <w:r>
        <w:t xml:space="preserve">report HARQ-ACK </w:t>
      </w:r>
      <w:r w:rsidR="0072526B">
        <w:t xml:space="preserve">within a time gap smaller than the minimum configured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sidR="0072526B">
        <w:t xml:space="preserve">value, in case scheduled by fallback DCI. Hence, we think the minimum configured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sidR="0072526B">
        <w:t xml:space="preserve">value should not be used to determine the minimum time gap of two PDSCHs of the same HARQ process number with feedback disabled. </w:t>
      </w:r>
    </w:p>
    <w:p w14:paraId="2124BA17" w14:textId="77777777" w:rsidR="008749D5" w:rsidRDefault="008749D5" w:rsidP="008749D5">
      <w:pPr>
        <w:jc w:val="both"/>
        <w:rPr>
          <w:color w:val="000000"/>
        </w:rPr>
      </w:pPr>
    </w:p>
    <w:p w14:paraId="15BCA99D" w14:textId="48275DA2" w:rsidR="000D0EB4" w:rsidRDefault="00E41285" w:rsidP="0013219E">
      <w:pPr>
        <w:jc w:val="both"/>
        <w:rPr>
          <w:i/>
        </w:rPr>
      </w:pPr>
      <w:r w:rsidRPr="001C381A">
        <w:rPr>
          <w:b/>
          <w:i/>
          <w:u w:val="single"/>
        </w:rPr>
        <w:t xml:space="preserve">Proposal </w:t>
      </w:r>
      <w:r w:rsidR="003127D0">
        <w:rPr>
          <w:b/>
          <w:i/>
          <w:u w:val="single"/>
        </w:rPr>
        <w:t>7</w:t>
      </w:r>
      <w:r w:rsidRPr="001C381A">
        <w:rPr>
          <w:b/>
          <w:i/>
          <w:u w:val="single"/>
        </w:rPr>
        <w:t>:</w:t>
      </w:r>
      <w:r>
        <w:rPr>
          <w:i/>
        </w:rPr>
        <w:t xml:space="preserve"> </w:t>
      </w:r>
      <w:r w:rsidR="009027D5">
        <w:rPr>
          <w:i/>
        </w:rPr>
        <w:t>Confirm the working assumption of X=</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009027D5">
        <w:rPr>
          <w:i/>
        </w:rPr>
        <w:t xml:space="preserve">, where </w:t>
      </w:r>
      <w:r w:rsidR="001F777D">
        <w:rPr>
          <w:i/>
        </w:rPr>
        <w:t xml:space="preserve">X is the minimum time gap for a UE to receive two PDSCHs or set of </w:t>
      </w:r>
      <w:proofErr w:type="gramStart"/>
      <w:r w:rsidR="001F777D">
        <w:rPr>
          <w:i/>
        </w:rPr>
        <w:t>slot-aggregated</w:t>
      </w:r>
      <w:proofErr w:type="gramEnd"/>
      <w:r w:rsidR="001F777D">
        <w:rPr>
          <w:i/>
        </w:rPr>
        <w:t xml:space="preserve"> PDSCHs with the same HARQ process number with feedback disabled.</w:t>
      </w:r>
    </w:p>
    <w:p w14:paraId="293FEDF7" w14:textId="77777777" w:rsidR="000D0EB4" w:rsidRDefault="000D0EB4" w:rsidP="0013219E">
      <w:pPr>
        <w:jc w:val="both"/>
        <w:rPr>
          <w:i/>
        </w:rPr>
      </w:pPr>
    </w:p>
    <w:p w14:paraId="2896E657" w14:textId="2DF29AD0" w:rsidR="00854A60" w:rsidRPr="00A6576F" w:rsidRDefault="009C5A97" w:rsidP="00FB330B">
      <w:pPr>
        <w:pStyle w:val="Heading1"/>
      </w:pPr>
      <w:r w:rsidRPr="00A6576F">
        <w:t>Conclusion</w:t>
      </w:r>
    </w:p>
    <w:p w14:paraId="1C116919" w14:textId="11056C18"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HARQ enhancements for NTN. </w:t>
      </w:r>
      <w:r w:rsidR="009C0798">
        <w:t xml:space="preserve">Our proposals are as follows: </w:t>
      </w:r>
    </w:p>
    <w:p w14:paraId="18109C5A" w14:textId="201F1121" w:rsidR="008B0790" w:rsidRDefault="008B0790" w:rsidP="009C0798">
      <w:pPr>
        <w:jc w:val="both"/>
      </w:pPr>
    </w:p>
    <w:p w14:paraId="564AF2A4" w14:textId="77777777" w:rsidR="00CD7C09" w:rsidRPr="00037005" w:rsidRDefault="00CD7C09" w:rsidP="00CD7C09">
      <w:pPr>
        <w:jc w:val="both"/>
        <w:rPr>
          <w:i/>
          <w:iCs/>
          <w:lang w:eastAsia="x-none"/>
        </w:rPr>
      </w:pPr>
      <w:r w:rsidRPr="001C381A">
        <w:rPr>
          <w:b/>
          <w:i/>
          <w:u w:val="single"/>
        </w:rPr>
        <w:t xml:space="preserve">Proposal </w:t>
      </w:r>
      <w:r>
        <w:rPr>
          <w:b/>
          <w:i/>
          <w:u w:val="single"/>
        </w:rPr>
        <w:t>1</w:t>
      </w:r>
      <w:r w:rsidRPr="001C381A">
        <w:rPr>
          <w:b/>
          <w:i/>
          <w:u w:val="single"/>
        </w:rPr>
        <w:t>:</w:t>
      </w:r>
      <w:r>
        <w:rPr>
          <w:i/>
        </w:rPr>
        <w:t xml:space="preserve"> </w:t>
      </w:r>
      <w:r>
        <w:rPr>
          <w:i/>
          <w:iCs/>
          <w:lang w:eastAsia="x-none"/>
        </w:rPr>
        <w:t>Enhanced HARQ process number indication is supported for DCI 0-2/1-2 by extending the HARQ process number field up to 5 bits.</w:t>
      </w:r>
    </w:p>
    <w:p w14:paraId="32FD0D31" w14:textId="77777777" w:rsidR="00EC02A5" w:rsidRDefault="00EC02A5" w:rsidP="009C0798">
      <w:pPr>
        <w:jc w:val="both"/>
      </w:pPr>
    </w:p>
    <w:p w14:paraId="4F203983" w14:textId="77777777" w:rsidR="00855D9D" w:rsidRDefault="00855D9D" w:rsidP="00855D9D">
      <w:pPr>
        <w:jc w:val="both"/>
        <w:rPr>
          <w:i/>
        </w:rPr>
      </w:pPr>
      <w:r w:rsidRPr="001C381A">
        <w:rPr>
          <w:b/>
          <w:i/>
          <w:u w:val="single"/>
        </w:rPr>
        <w:t xml:space="preserve">Proposal </w:t>
      </w:r>
      <w:r>
        <w:rPr>
          <w:b/>
          <w:i/>
          <w:u w:val="single"/>
        </w:rPr>
        <w:t>2</w:t>
      </w:r>
      <w:r w:rsidRPr="001C381A">
        <w:rPr>
          <w:b/>
          <w:i/>
          <w:u w:val="single"/>
        </w:rPr>
        <w:t>:</w:t>
      </w:r>
      <w:r>
        <w:rPr>
          <w:i/>
        </w:rPr>
        <w:t xml:space="preserve"> </w:t>
      </w:r>
      <w:r>
        <w:rPr>
          <w:i/>
          <w:iCs/>
          <w:lang w:eastAsia="x-none"/>
        </w:rPr>
        <w:t xml:space="preserve">Enhanced HARQ process number indication is supported for DCI 0_0/1_0 or 0_1/1_1 by reusing one bit from another DCI bit field (e.g., RV field). </w:t>
      </w:r>
    </w:p>
    <w:p w14:paraId="30113A67" w14:textId="2ACEFE0C" w:rsidR="00CA253C" w:rsidRDefault="00CA253C" w:rsidP="009C0798">
      <w:pPr>
        <w:jc w:val="both"/>
      </w:pPr>
    </w:p>
    <w:p w14:paraId="3931C1C6" w14:textId="77777777" w:rsidR="00855D9D" w:rsidRDefault="00855D9D" w:rsidP="00855D9D">
      <w:pPr>
        <w:jc w:val="both"/>
        <w:rPr>
          <w:i/>
        </w:rPr>
      </w:pPr>
      <w:r w:rsidRPr="001C381A">
        <w:rPr>
          <w:b/>
          <w:i/>
          <w:u w:val="single"/>
        </w:rPr>
        <w:lastRenderedPageBreak/>
        <w:t xml:space="preserve">Proposal </w:t>
      </w:r>
      <w:r>
        <w:rPr>
          <w:b/>
          <w:i/>
          <w:u w:val="single"/>
        </w:rPr>
        <w:t>3</w:t>
      </w:r>
      <w:r w:rsidRPr="001C381A">
        <w:rPr>
          <w:b/>
          <w:i/>
          <w:u w:val="single"/>
        </w:rPr>
        <w:t>:</w:t>
      </w:r>
      <w:r>
        <w:rPr>
          <w:i/>
        </w:rPr>
        <w:t xml:space="preserve"> Support to have different configurations for HARQ processes with or without HARQ feedback. </w:t>
      </w:r>
    </w:p>
    <w:p w14:paraId="075F2BB9" w14:textId="77777777" w:rsidR="00EC02A5" w:rsidRDefault="00EC02A5" w:rsidP="009C0798">
      <w:pPr>
        <w:jc w:val="both"/>
      </w:pPr>
    </w:p>
    <w:p w14:paraId="20D82EB2" w14:textId="5BE52A91" w:rsidR="00855D9D" w:rsidRDefault="00855D9D" w:rsidP="00855D9D">
      <w:pPr>
        <w:jc w:val="both"/>
        <w:rPr>
          <w:i/>
        </w:rPr>
      </w:pPr>
      <w:r w:rsidRPr="001C381A">
        <w:rPr>
          <w:b/>
          <w:i/>
          <w:u w:val="single"/>
        </w:rPr>
        <w:t xml:space="preserve">Proposal </w:t>
      </w:r>
      <w:r w:rsidR="003127D0">
        <w:rPr>
          <w:b/>
          <w:i/>
          <w:u w:val="single"/>
        </w:rPr>
        <w:t>4</w:t>
      </w:r>
      <w:r w:rsidRPr="001C381A">
        <w:rPr>
          <w:b/>
          <w:i/>
          <w:u w:val="single"/>
        </w:rPr>
        <w:t>:</w:t>
      </w:r>
      <w:r w:rsidRPr="000E7118">
        <w:rPr>
          <w:i/>
        </w:rPr>
        <w:t xml:space="preserve"> </w:t>
      </w:r>
      <w:r>
        <w:rPr>
          <w:i/>
        </w:rPr>
        <w:t>In type-1 HARQ-ACK codebook construction, UE does not reduce the HARQ-ACK codebook size for HARQ processes with disabled HARQ feedback.</w:t>
      </w:r>
    </w:p>
    <w:p w14:paraId="17F70D00" w14:textId="77777777" w:rsidR="0083204E" w:rsidRDefault="0083204E" w:rsidP="008B0790">
      <w:pPr>
        <w:jc w:val="both"/>
        <w:rPr>
          <w:i/>
        </w:rPr>
      </w:pPr>
    </w:p>
    <w:p w14:paraId="7D4D423F" w14:textId="77777777" w:rsidR="006E674A" w:rsidRDefault="006E674A" w:rsidP="006E674A">
      <w:pPr>
        <w:jc w:val="both"/>
        <w:rPr>
          <w:i/>
        </w:rPr>
      </w:pPr>
      <w:r w:rsidRPr="001C381A">
        <w:rPr>
          <w:b/>
          <w:i/>
          <w:u w:val="single"/>
        </w:rPr>
        <w:t xml:space="preserve">Proposal </w:t>
      </w:r>
      <w:r>
        <w:rPr>
          <w:b/>
          <w:i/>
          <w:u w:val="single"/>
        </w:rPr>
        <w:t>5</w:t>
      </w:r>
      <w:r w:rsidRPr="001C381A">
        <w:rPr>
          <w:b/>
          <w:i/>
          <w:u w:val="single"/>
        </w:rPr>
        <w:t>:</w:t>
      </w:r>
      <w:r>
        <w:rPr>
          <w:i/>
        </w:rPr>
        <w:t xml:space="preserve"> In type-2 HARQ-ACK codebook construction,</w:t>
      </w:r>
    </w:p>
    <w:p w14:paraId="17F361BA" w14:textId="77777777" w:rsidR="006E674A" w:rsidRDefault="006E674A" w:rsidP="006E674A">
      <w:pPr>
        <w:pStyle w:val="ListParagraph"/>
        <w:numPr>
          <w:ilvl w:val="0"/>
          <w:numId w:val="29"/>
        </w:numPr>
        <w:jc w:val="both"/>
        <w:rPr>
          <w:rFonts w:ascii="Times New Roman" w:eastAsia="Malgun Gothic" w:hAnsi="Times New Roman"/>
          <w:i/>
          <w:sz w:val="24"/>
          <w:szCs w:val="24"/>
          <w:lang w:eastAsia="zh-CN"/>
        </w:rPr>
      </w:pPr>
      <w:r w:rsidRPr="00453016">
        <w:rPr>
          <w:rFonts w:ascii="Times New Roman" w:eastAsia="Malgun Gothic" w:hAnsi="Times New Roman"/>
          <w:i/>
          <w:sz w:val="24"/>
          <w:szCs w:val="24"/>
          <w:lang w:eastAsia="zh-CN"/>
        </w:rPr>
        <w:t>In DCI of PDSCH with feedback enabled HARQ processes, C-DAI and T-DAI are given</w:t>
      </w:r>
      <w:r>
        <w:rPr>
          <w:rFonts w:ascii="Times New Roman" w:eastAsia="Malgun Gothic" w:hAnsi="Times New Roman"/>
          <w:i/>
          <w:sz w:val="24"/>
          <w:szCs w:val="24"/>
          <w:lang w:eastAsia="zh-CN"/>
        </w:rPr>
        <w:t xml:space="preserve"> their true values.</w:t>
      </w:r>
    </w:p>
    <w:p w14:paraId="6EF8D357" w14:textId="77777777" w:rsidR="006E674A" w:rsidRPr="00453016" w:rsidRDefault="006E674A" w:rsidP="006E674A">
      <w:pPr>
        <w:pStyle w:val="ListParagraph"/>
        <w:numPr>
          <w:ilvl w:val="0"/>
          <w:numId w:val="2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In DCI of PDSCH with feedback disabled HARQ processes, T-DAI is given its true value and C-DAI is given a reserved value.</w:t>
      </w:r>
    </w:p>
    <w:p w14:paraId="03A374DA" w14:textId="135702A4" w:rsidR="008B0790" w:rsidRDefault="008B0790" w:rsidP="008B0790">
      <w:pPr>
        <w:jc w:val="both"/>
        <w:rPr>
          <w:i/>
        </w:rPr>
      </w:pPr>
    </w:p>
    <w:p w14:paraId="7BA80360" w14:textId="59F1A4B1" w:rsidR="000732FB" w:rsidRDefault="000732FB" w:rsidP="000732FB">
      <w:pPr>
        <w:jc w:val="both"/>
        <w:rPr>
          <w:i/>
        </w:rPr>
      </w:pPr>
      <w:r w:rsidRPr="001C381A">
        <w:rPr>
          <w:b/>
          <w:i/>
          <w:u w:val="single"/>
        </w:rPr>
        <w:t xml:space="preserve">Proposal </w:t>
      </w:r>
      <w:r w:rsidR="003127D0">
        <w:rPr>
          <w:b/>
          <w:i/>
          <w:u w:val="single"/>
        </w:rPr>
        <w:t>6</w:t>
      </w:r>
      <w:r w:rsidRPr="001C381A">
        <w:rPr>
          <w:b/>
          <w:i/>
          <w:u w:val="single"/>
        </w:rPr>
        <w:t>:</w:t>
      </w:r>
      <w:r>
        <w:rPr>
          <w:i/>
        </w:rPr>
        <w:t xml:space="preserve"> For type-1 HARQ-ACK codebook only for SPS PDSCH and for type-2 HARQ-ACK codebook for SPS PDSCH, consider whether to support the case where SPS configuration includes HARQ processes with different feedback settings.</w:t>
      </w:r>
    </w:p>
    <w:p w14:paraId="7814964A" w14:textId="77777777" w:rsidR="00F36998" w:rsidRDefault="00F36998" w:rsidP="008B0790">
      <w:pPr>
        <w:jc w:val="both"/>
        <w:rPr>
          <w:i/>
        </w:rPr>
      </w:pPr>
    </w:p>
    <w:p w14:paraId="1DDC1E45" w14:textId="7F74BFAB" w:rsidR="0072526B" w:rsidRDefault="0072526B" w:rsidP="0072526B">
      <w:pPr>
        <w:jc w:val="both"/>
        <w:rPr>
          <w:i/>
        </w:rPr>
      </w:pPr>
      <w:r w:rsidRPr="001C381A">
        <w:rPr>
          <w:b/>
          <w:i/>
          <w:u w:val="single"/>
        </w:rPr>
        <w:t xml:space="preserve">Proposal </w:t>
      </w:r>
      <w:r w:rsidR="003127D0">
        <w:rPr>
          <w:b/>
          <w:i/>
          <w:u w:val="single"/>
        </w:rPr>
        <w:t>7</w:t>
      </w:r>
      <w:r w:rsidRPr="001C381A">
        <w:rPr>
          <w:b/>
          <w:i/>
          <w:u w:val="single"/>
        </w:rPr>
        <w:t>:</w:t>
      </w:r>
      <w:r>
        <w:rPr>
          <w:i/>
        </w:rPr>
        <w:t xml:space="preserve"> Confirm the working assumption of X=</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Pr>
          <w:i/>
        </w:rPr>
        <w:t xml:space="preserve">, where X is the minimum time gap for a UE to receive two PDSCHs or set of </w:t>
      </w:r>
      <w:proofErr w:type="gramStart"/>
      <w:r>
        <w:rPr>
          <w:i/>
        </w:rPr>
        <w:t>slot-aggregated</w:t>
      </w:r>
      <w:proofErr w:type="gramEnd"/>
      <w:r>
        <w:rPr>
          <w:i/>
        </w:rPr>
        <w:t xml:space="preserve"> PDSCHs with the same HARQ process number with feedback disabled.</w:t>
      </w:r>
    </w:p>
    <w:p w14:paraId="6F359643" w14:textId="77777777" w:rsidR="008749D5" w:rsidRPr="008B0790" w:rsidRDefault="008749D5" w:rsidP="008B0790">
      <w:pPr>
        <w:jc w:val="both"/>
        <w:rPr>
          <w:i/>
        </w:rPr>
      </w:pPr>
    </w:p>
    <w:p w14:paraId="2E75F001" w14:textId="77777777" w:rsidR="007E70BB" w:rsidRPr="00A6576F" w:rsidRDefault="005C63AE" w:rsidP="007E70BB">
      <w:pPr>
        <w:pStyle w:val="Heading1"/>
      </w:pPr>
      <w:r w:rsidRPr="00A6576F">
        <w:t>References</w:t>
      </w:r>
    </w:p>
    <w:p w14:paraId="6A096F0D" w14:textId="38535871" w:rsidR="00B77167" w:rsidRDefault="00B77167" w:rsidP="00B771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46861923"/>
      <w:bookmarkStart w:id="2" w:name="_Ref49784839"/>
      <w:bookmarkStart w:id="3" w:name="_Ref30519541"/>
      <w:bookmarkStart w:id="4" w:name="_Ref46861948"/>
      <w:bookmarkStart w:id="5" w:name="_Ref30499280"/>
      <w:r>
        <w:t>RP-2</w:t>
      </w:r>
      <w:r w:rsidR="006D0786">
        <w:t>10</w:t>
      </w:r>
      <w:r>
        <w:t xml:space="preserve">908, </w:t>
      </w:r>
      <w:r w:rsidR="00B12023">
        <w:t>“</w:t>
      </w:r>
      <w:r>
        <w:t>Solutions for NR to support non-terrestrial networks (NTN),</w:t>
      </w:r>
      <w:r w:rsidR="00B12023">
        <w:t>”</w:t>
      </w:r>
      <w:r>
        <w:t xml:space="preserve"> </w:t>
      </w:r>
      <w:r w:rsidR="006D0786">
        <w:t>Mar</w:t>
      </w:r>
      <w:r>
        <w:t>. 202</w:t>
      </w:r>
      <w:r w:rsidR="006D0786">
        <w:t>1</w:t>
      </w:r>
      <w:r>
        <w:t>.</w:t>
      </w:r>
      <w:bookmarkEnd w:id="1"/>
      <w:r>
        <w:t xml:space="preserve"> </w:t>
      </w:r>
    </w:p>
    <w:p w14:paraId="605F6B97" w14:textId="19275E30" w:rsidR="0099637F" w:rsidRPr="00260AB8" w:rsidRDefault="0099637F" w:rsidP="0099637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0135204"/>
      <w:r w:rsidRPr="00260AB8">
        <w:t>R1-2</w:t>
      </w:r>
      <w:r w:rsidR="009C4FA3">
        <w:t>102143</w:t>
      </w:r>
      <w:r w:rsidRPr="00260AB8">
        <w:t>, “</w:t>
      </w:r>
      <w:r w:rsidRPr="00260AB8">
        <w:rPr>
          <w:rFonts w:cs="Arial"/>
        </w:rPr>
        <w:t>Summary#</w:t>
      </w:r>
      <w:r w:rsidR="009C4FA3">
        <w:rPr>
          <w:rFonts w:cs="Arial"/>
        </w:rPr>
        <w:t>4</w:t>
      </w:r>
      <w:r w:rsidRPr="00260AB8">
        <w:rPr>
          <w:rFonts w:cs="Arial"/>
        </w:rPr>
        <w:t xml:space="preserve"> of AI 8.4.3 </w:t>
      </w:r>
      <w:r w:rsidRPr="00260AB8">
        <w:rPr>
          <w:rFonts w:cs="Arial" w:hint="eastAsia"/>
        </w:rPr>
        <w:t>for</w:t>
      </w:r>
      <w:r w:rsidRPr="00260AB8">
        <w:rPr>
          <w:rFonts w:cs="Arial"/>
        </w:rPr>
        <w:t xml:space="preserve"> HARQ in NTN</w:t>
      </w:r>
      <w:r w:rsidRPr="00260AB8">
        <w:t xml:space="preserve">,” </w:t>
      </w:r>
      <w:r w:rsidR="009C4FA3">
        <w:t>Feb</w:t>
      </w:r>
      <w:r w:rsidRPr="00260AB8">
        <w:t>. 202</w:t>
      </w:r>
      <w:r w:rsidR="009C4FA3">
        <w:t>1</w:t>
      </w:r>
      <w:r w:rsidRPr="00260AB8">
        <w:t>.</w:t>
      </w:r>
      <w:bookmarkEnd w:id="2"/>
      <w:bookmarkEnd w:id="6"/>
      <w:r w:rsidRPr="00260AB8">
        <w:t xml:space="preserve">  </w:t>
      </w:r>
    </w:p>
    <w:p w14:paraId="2CF06167" w14:textId="14065F94" w:rsidR="0099637F" w:rsidRDefault="00B77167" w:rsidP="00B771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49784738"/>
      <w:bookmarkEnd w:id="3"/>
      <w:bookmarkEnd w:id="4"/>
      <w:bookmarkEnd w:id="5"/>
      <w:r>
        <w:t>Chairman’s Notes, 3GPP TSG RAN1 WG1 #10</w:t>
      </w:r>
      <w:r w:rsidR="009C4FA3">
        <w:t>4</w:t>
      </w:r>
      <w:r>
        <w:t xml:space="preserve">-e Meeting, </w:t>
      </w:r>
      <w:r w:rsidR="009C4FA3">
        <w:t>Feb</w:t>
      </w:r>
      <w:r>
        <w:t>. 202</w:t>
      </w:r>
      <w:r w:rsidR="009C4FA3">
        <w:t>1</w:t>
      </w:r>
      <w:r>
        <w:t>.</w:t>
      </w:r>
      <w:bookmarkEnd w:id="7"/>
    </w:p>
    <w:p w14:paraId="538D636B" w14:textId="53E3CEDB" w:rsidR="009C4FA3" w:rsidRDefault="009C4FA3" w:rsidP="00B771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64629387"/>
      <w:r>
        <w:t>Chairman’s Notes, 3GPP TSG RAN1 WG1 #103-e Meeting, Nov. 2020.</w:t>
      </w:r>
      <w:bookmarkEnd w:id="8"/>
    </w:p>
    <w:p w14:paraId="77F74BF2" w14:textId="1CBBB1A7" w:rsidR="00864C77" w:rsidRPr="00864C77" w:rsidRDefault="00037005" w:rsidP="007A352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60157089"/>
      <w:r>
        <w:t>3GPP TS 38.212, NR; Multiplexing and channel coding, v16.</w:t>
      </w:r>
      <w:r w:rsidR="00E44572">
        <w:t>5</w:t>
      </w:r>
      <w:r>
        <w:t xml:space="preserve">.0, </w:t>
      </w:r>
      <w:r w:rsidR="00E44572">
        <w:t>Mar</w:t>
      </w:r>
      <w:r w:rsidR="000D0EB4">
        <w:t>.</w:t>
      </w:r>
      <w:r>
        <w:t xml:space="preserve"> 202</w:t>
      </w:r>
      <w:r w:rsidR="00E44572">
        <w:t>1</w:t>
      </w:r>
      <w:r>
        <w:t>.</w:t>
      </w:r>
      <w:bookmarkEnd w:id="9"/>
    </w:p>
    <w:sectPr w:rsidR="00864C77" w:rsidRPr="00864C77"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ED2E6" w14:textId="77777777" w:rsidR="00DF657F" w:rsidRDefault="00DF657F">
      <w:r>
        <w:separator/>
      </w:r>
    </w:p>
  </w:endnote>
  <w:endnote w:type="continuationSeparator" w:id="0">
    <w:p w14:paraId="1C69073F" w14:textId="77777777" w:rsidR="00DF657F" w:rsidRDefault="00DF657F">
      <w:r>
        <w:continuationSeparator/>
      </w:r>
    </w:p>
  </w:endnote>
  <w:endnote w:type="continuationNotice" w:id="1">
    <w:p w14:paraId="4E55C67D" w14:textId="77777777" w:rsidR="00DF657F" w:rsidRDefault="00DF6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E2BAD" w:rsidRDefault="009E2B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62C883" w14:textId="77777777" w:rsidR="00DF657F" w:rsidRDefault="00DF657F">
      <w:r>
        <w:separator/>
      </w:r>
    </w:p>
  </w:footnote>
  <w:footnote w:type="continuationSeparator" w:id="0">
    <w:p w14:paraId="56AEF1D7" w14:textId="77777777" w:rsidR="00DF657F" w:rsidRDefault="00DF657F">
      <w:r>
        <w:continuationSeparator/>
      </w:r>
    </w:p>
  </w:footnote>
  <w:footnote w:type="continuationNotice" w:id="1">
    <w:p w14:paraId="3210B392" w14:textId="77777777" w:rsidR="00DF657F" w:rsidRDefault="00DF65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1B7183"/>
    <w:multiLevelType w:val="multilevel"/>
    <w:tmpl w:val="1C0A0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224F4D"/>
    <w:multiLevelType w:val="multilevel"/>
    <w:tmpl w:val="1102E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6D522D"/>
    <w:multiLevelType w:val="hybridMultilevel"/>
    <w:tmpl w:val="AF74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8541D89"/>
    <w:multiLevelType w:val="multilevel"/>
    <w:tmpl w:val="AF2E2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444855"/>
    <w:multiLevelType w:val="multilevel"/>
    <w:tmpl w:val="30BC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2"/>
  </w:num>
  <w:num w:numId="4">
    <w:abstractNumId w:val="13"/>
  </w:num>
  <w:num w:numId="5">
    <w:abstractNumId w:val="9"/>
  </w:num>
  <w:num w:numId="6">
    <w:abstractNumId w:val="15"/>
  </w:num>
  <w:num w:numId="7">
    <w:abstractNumId w:val="24"/>
  </w:num>
  <w:num w:numId="8">
    <w:abstractNumId w:val="10"/>
  </w:num>
  <w:num w:numId="9">
    <w:abstractNumId w:val="21"/>
  </w:num>
  <w:num w:numId="10">
    <w:abstractNumId w:val="0"/>
  </w:num>
  <w:num w:numId="11">
    <w:abstractNumId w:val="26"/>
  </w:num>
  <w:num w:numId="12">
    <w:abstractNumId w:val="4"/>
  </w:num>
  <w:num w:numId="13">
    <w:abstractNumId w:val="23"/>
  </w:num>
  <w:num w:numId="14">
    <w:abstractNumId w:val="14"/>
  </w:num>
  <w:num w:numId="15">
    <w:abstractNumId w:val="27"/>
  </w:num>
  <w:num w:numId="16">
    <w:abstractNumId w:val="30"/>
  </w:num>
  <w:num w:numId="17">
    <w:abstractNumId w:val="8"/>
  </w:num>
  <w:num w:numId="18">
    <w:abstractNumId w:val="25"/>
  </w:num>
  <w:num w:numId="19">
    <w:abstractNumId w:val="11"/>
  </w:num>
  <w:num w:numId="20">
    <w:abstractNumId w:val="7"/>
  </w:num>
  <w:num w:numId="21">
    <w:abstractNumId w:val="22"/>
  </w:num>
  <w:num w:numId="22">
    <w:abstractNumId w:val="5"/>
  </w:num>
  <w:num w:numId="23">
    <w:abstractNumId w:val="20"/>
  </w:num>
  <w:num w:numId="24">
    <w:abstractNumId w:val="6"/>
  </w:num>
  <w:num w:numId="25">
    <w:abstractNumId w:val="2"/>
  </w:num>
  <w:num w:numId="26">
    <w:abstractNumId w:val="3"/>
  </w:num>
  <w:num w:numId="27">
    <w:abstractNumId w:val="28"/>
  </w:num>
  <w:num w:numId="28">
    <w:abstractNumId w:val="29"/>
  </w:num>
  <w:num w:numId="29">
    <w:abstractNumId w:val="16"/>
  </w:num>
  <w:num w:numId="30">
    <w:abstractNumId w:val="17"/>
  </w:num>
  <w:num w:numId="31">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00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568"/>
    <w:rsid w:val="00047C44"/>
    <w:rsid w:val="00047D40"/>
    <w:rsid w:val="00047F58"/>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35"/>
    <w:rsid w:val="0005606A"/>
    <w:rsid w:val="00057117"/>
    <w:rsid w:val="000576A8"/>
    <w:rsid w:val="00057C12"/>
    <w:rsid w:val="0006008B"/>
    <w:rsid w:val="0006036B"/>
    <w:rsid w:val="0006081F"/>
    <w:rsid w:val="000608BD"/>
    <w:rsid w:val="00060AC4"/>
    <w:rsid w:val="00061414"/>
    <w:rsid w:val="00061485"/>
    <w:rsid w:val="0006157B"/>
    <w:rsid w:val="0006162C"/>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2FB"/>
    <w:rsid w:val="0007330B"/>
    <w:rsid w:val="00075AB6"/>
    <w:rsid w:val="00075C5D"/>
    <w:rsid w:val="0007717C"/>
    <w:rsid w:val="00077B17"/>
    <w:rsid w:val="00077D33"/>
    <w:rsid w:val="00077E5F"/>
    <w:rsid w:val="0008036A"/>
    <w:rsid w:val="0008055F"/>
    <w:rsid w:val="00080878"/>
    <w:rsid w:val="00080A67"/>
    <w:rsid w:val="000819CF"/>
    <w:rsid w:val="00081AE6"/>
    <w:rsid w:val="00081DAA"/>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B78"/>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7DD"/>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990"/>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1BB"/>
    <w:rsid w:val="000C4735"/>
    <w:rsid w:val="000C4736"/>
    <w:rsid w:val="000C4DA5"/>
    <w:rsid w:val="000C4FA6"/>
    <w:rsid w:val="000C51B3"/>
    <w:rsid w:val="000C67A3"/>
    <w:rsid w:val="000C6C5E"/>
    <w:rsid w:val="000C7530"/>
    <w:rsid w:val="000C7FBF"/>
    <w:rsid w:val="000D05B3"/>
    <w:rsid w:val="000D0D07"/>
    <w:rsid w:val="000D0DA1"/>
    <w:rsid w:val="000D0DD0"/>
    <w:rsid w:val="000D0EB4"/>
    <w:rsid w:val="000D0EFF"/>
    <w:rsid w:val="000D17F5"/>
    <w:rsid w:val="000D1D69"/>
    <w:rsid w:val="000D1F2E"/>
    <w:rsid w:val="000D1F94"/>
    <w:rsid w:val="000D2961"/>
    <w:rsid w:val="000D35A7"/>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118"/>
    <w:rsid w:val="000E7568"/>
    <w:rsid w:val="000E7757"/>
    <w:rsid w:val="000E7FA9"/>
    <w:rsid w:val="000F06D6"/>
    <w:rsid w:val="000F0EB1"/>
    <w:rsid w:val="000F1106"/>
    <w:rsid w:val="000F186D"/>
    <w:rsid w:val="000F19FE"/>
    <w:rsid w:val="000F2053"/>
    <w:rsid w:val="000F2947"/>
    <w:rsid w:val="000F2D90"/>
    <w:rsid w:val="000F3BE9"/>
    <w:rsid w:val="000F3F6C"/>
    <w:rsid w:val="000F4E73"/>
    <w:rsid w:val="000F5184"/>
    <w:rsid w:val="000F5E39"/>
    <w:rsid w:val="000F63FD"/>
    <w:rsid w:val="000F6DF3"/>
    <w:rsid w:val="000F75D8"/>
    <w:rsid w:val="001002DA"/>
    <w:rsid w:val="001005FF"/>
    <w:rsid w:val="00100D9C"/>
    <w:rsid w:val="001012B0"/>
    <w:rsid w:val="00102304"/>
    <w:rsid w:val="0010434A"/>
    <w:rsid w:val="001045CC"/>
    <w:rsid w:val="00104D81"/>
    <w:rsid w:val="00104FC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0A95"/>
    <w:rsid w:val="001219F5"/>
    <w:rsid w:val="00121A20"/>
    <w:rsid w:val="00121FDD"/>
    <w:rsid w:val="0012210F"/>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19E"/>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4BE7"/>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9E6"/>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27F"/>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4B19"/>
    <w:rsid w:val="001C5118"/>
    <w:rsid w:val="001C5574"/>
    <w:rsid w:val="001C5726"/>
    <w:rsid w:val="001C6495"/>
    <w:rsid w:val="001C6796"/>
    <w:rsid w:val="001C6A22"/>
    <w:rsid w:val="001C7019"/>
    <w:rsid w:val="001C7241"/>
    <w:rsid w:val="001C72C0"/>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0FD2"/>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1F777D"/>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7A"/>
    <w:rsid w:val="00222DBC"/>
    <w:rsid w:val="00223FCB"/>
    <w:rsid w:val="00224D76"/>
    <w:rsid w:val="00224F0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6C0"/>
    <w:rsid w:val="00243A70"/>
    <w:rsid w:val="00243B00"/>
    <w:rsid w:val="00243D41"/>
    <w:rsid w:val="00243ED4"/>
    <w:rsid w:val="00244216"/>
    <w:rsid w:val="002442F3"/>
    <w:rsid w:val="00244335"/>
    <w:rsid w:val="0024478D"/>
    <w:rsid w:val="00244A3D"/>
    <w:rsid w:val="002458EB"/>
    <w:rsid w:val="00245D2C"/>
    <w:rsid w:val="00245ECE"/>
    <w:rsid w:val="0024622C"/>
    <w:rsid w:val="00247C40"/>
    <w:rsid w:val="00247E48"/>
    <w:rsid w:val="0025003A"/>
    <w:rsid w:val="002500C8"/>
    <w:rsid w:val="00251148"/>
    <w:rsid w:val="00251500"/>
    <w:rsid w:val="0025159A"/>
    <w:rsid w:val="00251949"/>
    <w:rsid w:val="00251CEE"/>
    <w:rsid w:val="00252A28"/>
    <w:rsid w:val="002562F8"/>
    <w:rsid w:val="00256F60"/>
    <w:rsid w:val="0025719F"/>
    <w:rsid w:val="00257299"/>
    <w:rsid w:val="00257543"/>
    <w:rsid w:val="002579FA"/>
    <w:rsid w:val="002605C9"/>
    <w:rsid w:val="00260AB8"/>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849"/>
    <w:rsid w:val="002B6CA5"/>
    <w:rsid w:val="002B73E3"/>
    <w:rsid w:val="002B7E95"/>
    <w:rsid w:val="002C02EA"/>
    <w:rsid w:val="002C056C"/>
    <w:rsid w:val="002C087A"/>
    <w:rsid w:val="002C0960"/>
    <w:rsid w:val="002C1AAA"/>
    <w:rsid w:val="002C2156"/>
    <w:rsid w:val="002C2322"/>
    <w:rsid w:val="002C2B77"/>
    <w:rsid w:val="002C2F4D"/>
    <w:rsid w:val="002C358A"/>
    <w:rsid w:val="002C3947"/>
    <w:rsid w:val="002C3A69"/>
    <w:rsid w:val="002C3C7A"/>
    <w:rsid w:val="002C3D9E"/>
    <w:rsid w:val="002C41E6"/>
    <w:rsid w:val="002C476C"/>
    <w:rsid w:val="002C50A5"/>
    <w:rsid w:val="002C59CB"/>
    <w:rsid w:val="002C7630"/>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09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7D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FF4"/>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41E"/>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1F32"/>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31D"/>
    <w:rsid w:val="003E2653"/>
    <w:rsid w:val="003E33C2"/>
    <w:rsid w:val="003E3A14"/>
    <w:rsid w:val="003E3C4D"/>
    <w:rsid w:val="003E434B"/>
    <w:rsid w:val="003E5037"/>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4BE"/>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4EF"/>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016"/>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325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0CF5"/>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42CB"/>
    <w:rsid w:val="004B6327"/>
    <w:rsid w:val="004B70A5"/>
    <w:rsid w:val="004B7821"/>
    <w:rsid w:val="004B7BFD"/>
    <w:rsid w:val="004B7C0C"/>
    <w:rsid w:val="004B7CA2"/>
    <w:rsid w:val="004B7DF8"/>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AA"/>
    <w:rsid w:val="004E28F9"/>
    <w:rsid w:val="004E2F82"/>
    <w:rsid w:val="004E34E7"/>
    <w:rsid w:val="004E3AC0"/>
    <w:rsid w:val="004E3C8B"/>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1790"/>
    <w:rsid w:val="004F2078"/>
    <w:rsid w:val="004F210A"/>
    <w:rsid w:val="004F2507"/>
    <w:rsid w:val="004F2AE0"/>
    <w:rsid w:val="004F4200"/>
    <w:rsid w:val="004F4931"/>
    <w:rsid w:val="004F4AFB"/>
    <w:rsid w:val="004F4DA3"/>
    <w:rsid w:val="004F5AC4"/>
    <w:rsid w:val="004F631E"/>
    <w:rsid w:val="004F6B70"/>
    <w:rsid w:val="004F7717"/>
    <w:rsid w:val="004F7B9A"/>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5CEC"/>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401"/>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35F"/>
    <w:rsid w:val="00590855"/>
    <w:rsid w:val="00591ADF"/>
    <w:rsid w:val="00591C56"/>
    <w:rsid w:val="00591D01"/>
    <w:rsid w:val="00591F85"/>
    <w:rsid w:val="005928F0"/>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F97"/>
    <w:rsid w:val="005A4EE2"/>
    <w:rsid w:val="005A519F"/>
    <w:rsid w:val="005A571B"/>
    <w:rsid w:val="005A6354"/>
    <w:rsid w:val="005A64F1"/>
    <w:rsid w:val="005A662D"/>
    <w:rsid w:val="005A703E"/>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64C"/>
    <w:rsid w:val="005C6CA7"/>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5C2B"/>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62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E6D"/>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37C54"/>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4BC7"/>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8FD"/>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422"/>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54B"/>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398"/>
    <w:rsid w:val="006B2533"/>
    <w:rsid w:val="006B27AB"/>
    <w:rsid w:val="006B27D0"/>
    <w:rsid w:val="006B29DD"/>
    <w:rsid w:val="006B31F0"/>
    <w:rsid w:val="006B353D"/>
    <w:rsid w:val="006B50CF"/>
    <w:rsid w:val="006B5460"/>
    <w:rsid w:val="006B6066"/>
    <w:rsid w:val="006B60F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786"/>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AEC"/>
    <w:rsid w:val="006D6F08"/>
    <w:rsid w:val="006D70A5"/>
    <w:rsid w:val="006D7606"/>
    <w:rsid w:val="006D7CCE"/>
    <w:rsid w:val="006E01C9"/>
    <w:rsid w:val="006E03A1"/>
    <w:rsid w:val="006E04FE"/>
    <w:rsid w:val="006E05DF"/>
    <w:rsid w:val="006E062C"/>
    <w:rsid w:val="006E17F7"/>
    <w:rsid w:val="006E1843"/>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74A"/>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275"/>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38"/>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26B"/>
    <w:rsid w:val="007255D2"/>
    <w:rsid w:val="00725CDF"/>
    <w:rsid w:val="00726422"/>
    <w:rsid w:val="00726EA6"/>
    <w:rsid w:val="00727208"/>
    <w:rsid w:val="0072766F"/>
    <w:rsid w:val="00727680"/>
    <w:rsid w:val="00727BE1"/>
    <w:rsid w:val="00727EC3"/>
    <w:rsid w:val="007301DD"/>
    <w:rsid w:val="00730860"/>
    <w:rsid w:val="00731E32"/>
    <w:rsid w:val="00733BDE"/>
    <w:rsid w:val="007343DA"/>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0CEE"/>
    <w:rsid w:val="00771219"/>
    <w:rsid w:val="00772162"/>
    <w:rsid w:val="0077230B"/>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528"/>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64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1AE4"/>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04E"/>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5D9D"/>
    <w:rsid w:val="0085626F"/>
    <w:rsid w:val="00856911"/>
    <w:rsid w:val="00856917"/>
    <w:rsid w:val="00856B1D"/>
    <w:rsid w:val="00856BA4"/>
    <w:rsid w:val="00857C3A"/>
    <w:rsid w:val="00857E8D"/>
    <w:rsid w:val="00857F60"/>
    <w:rsid w:val="00862397"/>
    <w:rsid w:val="0086251D"/>
    <w:rsid w:val="0086325B"/>
    <w:rsid w:val="00863435"/>
    <w:rsid w:val="00863F02"/>
    <w:rsid w:val="00864C77"/>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9D5"/>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AC5"/>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0790"/>
    <w:rsid w:val="008B0A3B"/>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60F"/>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1F"/>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7D5"/>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035"/>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2646"/>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1BA"/>
    <w:rsid w:val="009818B3"/>
    <w:rsid w:val="00981B5D"/>
    <w:rsid w:val="009820FD"/>
    <w:rsid w:val="00982E8E"/>
    <w:rsid w:val="009834A9"/>
    <w:rsid w:val="00983B4E"/>
    <w:rsid w:val="0098420B"/>
    <w:rsid w:val="00984B75"/>
    <w:rsid w:val="00984D3E"/>
    <w:rsid w:val="009851A6"/>
    <w:rsid w:val="00985253"/>
    <w:rsid w:val="009853B3"/>
    <w:rsid w:val="0098569B"/>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37F"/>
    <w:rsid w:val="00996B44"/>
    <w:rsid w:val="00996D62"/>
    <w:rsid w:val="00996ED7"/>
    <w:rsid w:val="009970CC"/>
    <w:rsid w:val="009970DD"/>
    <w:rsid w:val="009977B1"/>
    <w:rsid w:val="00997ADB"/>
    <w:rsid w:val="00997BF9"/>
    <w:rsid w:val="009A0442"/>
    <w:rsid w:val="009A0927"/>
    <w:rsid w:val="009A0FBA"/>
    <w:rsid w:val="009A13E6"/>
    <w:rsid w:val="009A153C"/>
    <w:rsid w:val="009A1601"/>
    <w:rsid w:val="009A22E1"/>
    <w:rsid w:val="009A29A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4FA3"/>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2BAD"/>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0C5"/>
    <w:rsid w:val="00A2279A"/>
    <w:rsid w:val="00A23156"/>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AA9"/>
    <w:rsid w:val="00AA421D"/>
    <w:rsid w:val="00AA43F2"/>
    <w:rsid w:val="00AA51D6"/>
    <w:rsid w:val="00AA5A4B"/>
    <w:rsid w:val="00AA7DF5"/>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4A8"/>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95C"/>
    <w:rsid w:val="00AD4A5A"/>
    <w:rsid w:val="00AD51ED"/>
    <w:rsid w:val="00AD58C1"/>
    <w:rsid w:val="00AD59E2"/>
    <w:rsid w:val="00AD5F22"/>
    <w:rsid w:val="00AD62BC"/>
    <w:rsid w:val="00AD6629"/>
    <w:rsid w:val="00AD6C3C"/>
    <w:rsid w:val="00AD71EA"/>
    <w:rsid w:val="00AD7576"/>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1FA"/>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023"/>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7B9"/>
    <w:rsid w:val="00B23AE8"/>
    <w:rsid w:val="00B23CC2"/>
    <w:rsid w:val="00B24A9A"/>
    <w:rsid w:val="00B25210"/>
    <w:rsid w:val="00B2712A"/>
    <w:rsid w:val="00B2763F"/>
    <w:rsid w:val="00B27853"/>
    <w:rsid w:val="00B27AAC"/>
    <w:rsid w:val="00B302FA"/>
    <w:rsid w:val="00B30929"/>
    <w:rsid w:val="00B311DA"/>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2FD"/>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167"/>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012"/>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50"/>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4F9"/>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202"/>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2E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30F"/>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18C"/>
    <w:rsid w:val="00C613C5"/>
    <w:rsid w:val="00C6151A"/>
    <w:rsid w:val="00C617F5"/>
    <w:rsid w:val="00C61B4C"/>
    <w:rsid w:val="00C61FE8"/>
    <w:rsid w:val="00C6225F"/>
    <w:rsid w:val="00C627C5"/>
    <w:rsid w:val="00C627E4"/>
    <w:rsid w:val="00C62F23"/>
    <w:rsid w:val="00C63B6D"/>
    <w:rsid w:val="00C643CE"/>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A40"/>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6881"/>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659"/>
    <w:rsid w:val="00CD7877"/>
    <w:rsid w:val="00CD78AE"/>
    <w:rsid w:val="00CD7C09"/>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031"/>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4BF5"/>
    <w:rsid w:val="00D251A0"/>
    <w:rsid w:val="00D25491"/>
    <w:rsid w:val="00D25557"/>
    <w:rsid w:val="00D2556A"/>
    <w:rsid w:val="00D26B67"/>
    <w:rsid w:val="00D26BF0"/>
    <w:rsid w:val="00D26C20"/>
    <w:rsid w:val="00D27F67"/>
    <w:rsid w:val="00D3005B"/>
    <w:rsid w:val="00D30160"/>
    <w:rsid w:val="00D304D2"/>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0D64"/>
    <w:rsid w:val="00D512FF"/>
    <w:rsid w:val="00D5135F"/>
    <w:rsid w:val="00D51F60"/>
    <w:rsid w:val="00D52012"/>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22FB"/>
    <w:rsid w:val="00D73192"/>
    <w:rsid w:val="00D732D9"/>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048"/>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20"/>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578"/>
    <w:rsid w:val="00DF369C"/>
    <w:rsid w:val="00DF3772"/>
    <w:rsid w:val="00DF37A0"/>
    <w:rsid w:val="00DF3B7B"/>
    <w:rsid w:val="00DF4008"/>
    <w:rsid w:val="00DF454B"/>
    <w:rsid w:val="00DF45B5"/>
    <w:rsid w:val="00DF4F61"/>
    <w:rsid w:val="00DF54FD"/>
    <w:rsid w:val="00DF6056"/>
    <w:rsid w:val="00DF62E3"/>
    <w:rsid w:val="00DF657F"/>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1E2"/>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11"/>
    <w:rsid w:val="00E32EB8"/>
    <w:rsid w:val="00E33156"/>
    <w:rsid w:val="00E33CDD"/>
    <w:rsid w:val="00E34188"/>
    <w:rsid w:val="00E345CD"/>
    <w:rsid w:val="00E34B6E"/>
    <w:rsid w:val="00E35559"/>
    <w:rsid w:val="00E359C0"/>
    <w:rsid w:val="00E35EF6"/>
    <w:rsid w:val="00E3663D"/>
    <w:rsid w:val="00E367E8"/>
    <w:rsid w:val="00E36EBA"/>
    <w:rsid w:val="00E371D3"/>
    <w:rsid w:val="00E3723A"/>
    <w:rsid w:val="00E374E2"/>
    <w:rsid w:val="00E37860"/>
    <w:rsid w:val="00E379F0"/>
    <w:rsid w:val="00E403C9"/>
    <w:rsid w:val="00E41285"/>
    <w:rsid w:val="00E41511"/>
    <w:rsid w:val="00E416C4"/>
    <w:rsid w:val="00E417E5"/>
    <w:rsid w:val="00E41B7B"/>
    <w:rsid w:val="00E421D7"/>
    <w:rsid w:val="00E421D8"/>
    <w:rsid w:val="00E42775"/>
    <w:rsid w:val="00E4311E"/>
    <w:rsid w:val="00E4383C"/>
    <w:rsid w:val="00E43D05"/>
    <w:rsid w:val="00E44317"/>
    <w:rsid w:val="00E44496"/>
    <w:rsid w:val="00E44572"/>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16C"/>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661"/>
    <w:rsid w:val="00E9291C"/>
    <w:rsid w:val="00E93F05"/>
    <w:rsid w:val="00E93FCE"/>
    <w:rsid w:val="00E93FFE"/>
    <w:rsid w:val="00E942F4"/>
    <w:rsid w:val="00E94A2C"/>
    <w:rsid w:val="00E94D8F"/>
    <w:rsid w:val="00E94F33"/>
    <w:rsid w:val="00E94F8A"/>
    <w:rsid w:val="00E95E44"/>
    <w:rsid w:val="00E96798"/>
    <w:rsid w:val="00E96F75"/>
    <w:rsid w:val="00E973BC"/>
    <w:rsid w:val="00E97F7A"/>
    <w:rsid w:val="00EA06ED"/>
    <w:rsid w:val="00EA0934"/>
    <w:rsid w:val="00EA0F01"/>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27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2A5"/>
    <w:rsid w:val="00EC086D"/>
    <w:rsid w:val="00EC0D2F"/>
    <w:rsid w:val="00EC11EE"/>
    <w:rsid w:val="00EC17F7"/>
    <w:rsid w:val="00EC23A3"/>
    <w:rsid w:val="00EC27C6"/>
    <w:rsid w:val="00EC2849"/>
    <w:rsid w:val="00EC2C02"/>
    <w:rsid w:val="00EC2CE4"/>
    <w:rsid w:val="00EC2FCF"/>
    <w:rsid w:val="00EC3708"/>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2A0"/>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ADF"/>
    <w:rsid w:val="00EF511A"/>
    <w:rsid w:val="00EF515C"/>
    <w:rsid w:val="00EF5787"/>
    <w:rsid w:val="00EF5913"/>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358"/>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A4D"/>
    <w:rsid w:val="00F35DFE"/>
    <w:rsid w:val="00F36998"/>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2DA"/>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1B5D"/>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74"/>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2245</Words>
  <Characters>12799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2020-09-18T19:26:00Z</dcterms:created>
  <dcterms:modified xsi:type="dcterms:W3CDTF">2021-05-11T21:30:00Z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